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8FE1" w14:textId="77777777" w:rsidR="006F00AC" w:rsidRPr="00A6428B" w:rsidRDefault="006F00AC" w:rsidP="00C34DD3">
      <w:pPr>
        <w:spacing w:line="276" w:lineRule="auto"/>
        <w:jc w:val="center"/>
        <w:rPr>
          <w:rFonts w:ascii="Roboto Light" w:hAnsi="Roboto Light"/>
          <w:sz w:val="32"/>
          <w:szCs w:val="32"/>
        </w:rPr>
      </w:pPr>
    </w:p>
    <w:p w14:paraId="7BA2EF3D" w14:textId="77777777" w:rsidR="006F00AC" w:rsidRPr="00A6428B" w:rsidRDefault="006F00AC" w:rsidP="00C34DD3">
      <w:pPr>
        <w:spacing w:line="276" w:lineRule="auto"/>
        <w:jc w:val="center"/>
        <w:rPr>
          <w:rFonts w:ascii="Roboto Light" w:hAnsi="Roboto Light"/>
          <w:sz w:val="32"/>
          <w:szCs w:val="32"/>
        </w:rPr>
      </w:pPr>
    </w:p>
    <w:p w14:paraId="6A5A170B" w14:textId="77777777" w:rsidR="006F00AC" w:rsidRPr="00A6428B" w:rsidRDefault="006F00AC" w:rsidP="00C34DD3">
      <w:pPr>
        <w:spacing w:line="276" w:lineRule="auto"/>
        <w:jc w:val="center"/>
        <w:rPr>
          <w:rFonts w:ascii="Roboto Light" w:hAnsi="Roboto Light"/>
          <w:sz w:val="32"/>
          <w:szCs w:val="32"/>
        </w:rPr>
      </w:pPr>
    </w:p>
    <w:p w14:paraId="473804EB" w14:textId="77777777" w:rsidR="006F00AC" w:rsidRPr="00A6428B" w:rsidRDefault="006F00AC" w:rsidP="00C34DD3">
      <w:pPr>
        <w:spacing w:line="276" w:lineRule="auto"/>
        <w:jc w:val="center"/>
        <w:rPr>
          <w:rFonts w:ascii="Roboto Light" w:hAnsi="Roboto Light"/>
          <w:sz w:val="32"/>
          <w:szCs w:val="32"/>
        </w:rPr>
      </w:pPr>
    </w:p>
    <w:p w14:paraId="3BC34427" w14:textId="1D32F6F0" w:rsidR="00FB6C51" w:rsidRPr="00A6428B" w:rsidRDefault="003D5788" w:rsidP="00C34DD3">
      <w:pPr>
        <w:spacing w:line="276" w:lineRule="auto"/>
        <w:jc w:val="center"/>
        <w:rPr>
          <w:rFonts w:ascii="Roboto Light" w:hAnsi="Roboto Light"/>
          <w:sz w:val="32"/>
          <w:szCs w:val="32"/>
        </w:rPr>
      </w:pPr>
      <w:r w:rsidRPr="00A6428B">
        <w:rPr>
          <w:rFonts w:ascii="Roboto Light" w:hAnsi="Roboto Light"/>
          <w:sz w:val="32"/>
          <w:szCs w:val="32"/>
        </w:rPr>
        <w:t>VEDLEGG B</w:t>
      </w:r>
    </w:p>
    <w:p w14:paraId="4D1A4EA1" w14:textId="77777777" w:rsidR="005C1686" w:rsidRPr="00A6428B" w:rsidRDefault="005C1686" w:rsidP="00C34DD3">
      <w:pPr>
        <w:spacing w:line="276" w:lineRule="auto"/>
        <w:jc w:val="center"/>
        <w:rPr>
          <w:rFonts w:ascii="Roboto Light" w:hAnsi="Roboto Light"/>
          <w:sz w:val="32"/>
          <w:szCs w:val="32"/>
        </w:rPr>
      </w:pPr>
    </w:p>
    <w:p w14:paraId="054754C1" w14:textId="77777777" w:rsidR="005C1686" w:rsidRPr="00A6428B" w:rsidRDefault="005C1686" w:rsidP="00C34DD3">
      <w:pPr>
        <w:spacing w:line="276" w:lineRule="auto"/>
        <w:jc w:val="center"/>
        <w:rPr>
          <w:rFonts w:ascii="Roboto Light" w:hAnsi="Roboto Light"/>
          <w:sz w:val="32"/>
          <w:szCs w:val="32"/>
        </w:rPr>
      </w:pPr>
    </w:p>
    <w:p w14:paraId="1C8B108F" w14:textId="77777777" w:rsidR="00FB6C51" w:rsidRPr="00A6428B" w:rsidRDefault="00F64BDF" w:rsidP="00C34DD3">
      <w:pPr>
        <w:spacing w:line="276" w:lineRule="auto"/>
        <w:jc w:val="center"/>
        <w:rPr>
          <w:rFonts w:ascii="Roboto Light" w:hAnsi="Roboto Light"/>
          <w:sz w:val="32"/>
          <w:szCs w:val="32"/>
        </w:rPr>
      </w:pPr>
      <w:r w:rsidRPr="00A6428B">
        <w:rPr>
          <w:rFonts w:ascii="Roboto Light" w:hAnsi="Roboto Light"/>
          <w:sz w:val="32"/>
          <w:szCs w:val="32"/>
        </w:rPr>
        <w:t>LEVERANDØREN SI SKILDRING AV LEVERANSEN</w:t>
      </w:r>
    </w:p>
    <w:p w14:paraId="1E070A61" w14:textId="77777777" w:rsidR="00FB6C51" w:rsidRPr="00A6428B" w:rsidRDefault="00FB6C51" w:rsidP="003D5788">
      <w:pPr>
        <w:spacing w:line="276" w:lineRule="auto"/>
        <w:rPr>
          <w:rFonts w:ascii="Roboto Light" w:hAnsi="Roboto Light"/>
        </w:rPr>
      </w:pPr>
    </w:p>
    <w:p w14:paraId="0F25E935" w14:textId="77777777" w:rsidR="00FB6C51" w:rsidRPr="00A6428B" w:rsidRDefault="00FB6C51" w:rsidP="003D5788">
      <w:pPr>
        <w:spacing w:line="276" w:lineRule="auto"/>
        <w:rPr>
          <w:rFonts w:ascii="Roboto Light" w:hAnsi="Roboto Light"/>
        </w:rPr>
      </w:pPr>
    </w:p>
    <w:p w14:paraId="3C70520C" w14:textId="77777777" w:rsidR="00C34DD3" w:rsidRPr="00A6428B" w:rsidRDefault="003D5788" w:rsidP="00F64BDF">
      <w:pPr>
        <w:spacing w:line="276" w:lineRule="auto"/>
        <w:rPr>
          <w:rFonts w:ascii="Roboto Light" w:hAnsi="Roboto Light"/>
        </w:rPr>
      </w:pPr>
      <w:r w:rsidRPr="00A6428B">
        <w:rPr>
          <w:rFonts w:ascii="Roboto Light" w:hAnsi="Roboto Light"/>
        </w:rPr>
        <w:br w:type="page"/>
      </w:r>
    </w:p>
    <w:p w14:paraId="3C086E40" w14:textId="77777777" w:rsidR="00526C66" w:rsidRPr="00A6428B" w:rsidRDefault="00526C66" w:rsidP="00B71194">
      <w:pPr>
        <w:pStyle w:val="Overskrift1Innkjp"/>
      </w:pPr>
      <w:r w:rsidRPr="00A6428B">
        <w:lastRenderedPageBreak/>
        <w:t>Innleiing</w:t>
      </w:r>
    </w:p>
    <w:p w14:paraId="35308AC3" w14:textId="01ED90B5" w:rsidR="007C55F7" w:rsidRPr="00A6428B" w:rsidRDefault="059DE8C3" w:rsidP="007C55F7">
      <w:pPr>
        <w:spacing w:line="276" w:lineRule="auto"/>
        <w:rPr>
          <w:rFonts w:ascii="Roboto Light" w:eastAsia="Times New Roman" w:hAnsi="Roboto Light" w:cs="Arial"/>
          <w:sz w:val="24"/>
          <w:lang w:eastAsia="ar-SA"/>
        </w:rPr>
      </w:pPr>
      <w:r w:rsidRPr="00A6428B">
        <w:rPr>
          <w:rFonts w:ascii="Roboto Light" w:eastAsia="Times New Roman" w:hAnsi="Roboto Light" w:cs="Arial"/>
          <w:sz w:val="24"/>
          <w:lang w:eastAsia="ar-SA"/>
        </w:rPr>
        <w:t xml:space="preserve">Leverandøren skal i </w:t>
      </w:r>
      <w:r w:rsidR="00D5246E" w:rsidRPr="00A6428B">
        <w:rPr>
          <w:rFonts w:ascii="Roboto Light" w:eastAsia="Times New Roman" w:hAnsi="Roboto Light" w:cs="Arial"/>
          <w:sz w:val="24"/>
          <w:lang w:eastAsia="ar-SA"/>
        </w:rPr>
        <w:t>dette vedlegget (</w:t>
      </w:r>
      <w:r w:rsidRPr="00A6428B">
        <w:rPr>
          <w:rFonts w:ascii="Roboto Light" w:eastAsia="Times New Roman" w:hAnsi="Roboto Light" w:cs="Arial"/>
          <w:sz w:val="24"/>
          <w:lang w:eastAsia="ar-SA"/>
        </w:rPr>
        <w:t>Vedlegg B</w:t>
      </w:r>
      <w:r w:rsidR="00D5246E" w:rsidRPr="00A6428B">
        <w:rPr>
          <w:rFonts w:ascii="Roboto Light" w:eastAsia="Times New Roman" w:hAnsi="Roboto Light" w:cs="Arial"/>
          <w:sz w:val="24"/>
          <w:lang w:eastAsia="ar-SA"/>
        </w:rPr>
        <w:t>)</w:t>
      </w:r>
      <w:r w:rsidRPr="00A6428B">
        <w:rPr>
          <w:rFonts w:ascii="Roboto Light" w:eastAsia="Times New Roman" w:hAnsi="Roboto Light" w:cs="Arial"/>
          <w:sz w:val="24"/>
          <w:lang w:eastAsia="ar-SA"/>
        </w:rPr>
        <w:t xml:space="preserve"> dokumentere si tilbydde løysing i tråd med oppsett i </w:t>
      </w:r>
      <w:r w:rsidR="00D5246E" w:rsidRPr="00A6428B">
        <w:rPr>
          <w:rFonts w:ascii="Roboto Light" w:eastAsia="Times New Roman" w:hAnsi="Roboto Light" w:cs="Arial"/>
          <w:sz w:val="24"/>
          <w:lang w:eastAsia="ar-SA"/>
        </w:rPr>
        <w:t xml:space="preserve">kravspesifikasjonen </w:t>
      </w:r>
      <w:r w:rsidRPr="00A6428B">
        <w:rPr>
          <w:rFonts w:ascii="Roboto Light" w:eastAsia="Times New Roman" w:hAnsi="Roboto Light" w:cs="Arial"/>
          <w:sz w:val="24"/>
          <w:lang w:eastAsia="ar-SA"/>
        </w:rPr>
        <w:t>Vedlegg A. Leverandøren skal stadfeste at alle krav i er oppfylt. Det er leverandøren sitt ansvar å skildre alle element som er naudsynte for å få ei komplett løysing, sjølv om desse ikkje er sett</w:t>
      </w:r>
      <w:r w:rsidR="0008363A" w:rsidRPr="00A6428B">
        <w:rPr>
          <w:rFonts w:ascii="Roboto Light" w:eastAsia="Times New Roman" w:hAnsi="Roboto Light" w:cs="Arial"/>
          <w:sz w:val="24"/>
          <w:lang w:eastAsia="ar-SA"/>
        </w:rPr>
        <w:t xml:space="preserve"> som krav</w:t>
      </w:r>
      <w:r w:rsidRPr="00A6428B">
        <w:rPr>
          <w:rFonts w:ascii="Roboto Light" w:eastAsia="Times New Roman" w:hAnsi="Roboto Light" w:cs="Arial"/>
          <w:sz w:val="24"/>
          <w:lang w:eastAsia="ar-SA"/>
        </w:rPr>
        <w:t>.</w:t>
      </w:r>
      <w:r w:rsidR="007C55F7" w:rsidRPr="00A6428B">
        <w:rPr>
          <w:rFonts w:ascii="Roboto Light" w:eastAsia="Times New Roman" w:hAnsi="Roboto Light" w:cs="Arial"/>
          <w:sz w:val="24"/>
          <w:lang w:eastAsia="ar-SA"/>
        </w:rPr>
        <w:t xml:space="preserve"> </w:t>
      </w:r>
    </w:p>
    <w:p w14:paraId="22481F54" w14:textId="77777777" w:rsidR="007C55F7" w:rsidRPr="00A6428B" w:rsidRDefault="007C55F7" w:rsidP="007C55F7">
      <w:pPr>
        <w:spacing w:line="276" w:lineRule="auto"/>
        <w:rPr>
          <w:rFonts w:ascii="Roboto Light" w:eastAsia="Times New Roman" w:hAnsi="Roboto Light" w:cs="Arial"/>
          <w:sz w:val="24"/>
          <w:lang w:eastAsia="ar-SA"/>
        </w:rPr>
      </w:pPr>
    </w:p>
    <w:p w14:paraId="43E68DBE" w14:textId="64B56D1C" w:rsidR="007C55F7" w:rsidRPr="00A6428B" w:rsidRDefault="00565ABB" w:rsidP="007C55F7">
      <w:pPr>
        <w:spacing w:line="276" w:lineRule="auto"/>
        <w:rPr>
          <w:rFonts w:ascii="Roboto Light" w:eastAsia="Times New Roman" w:hAnsi="Roboto Light" w:cs="Arial"/>
          <w:sz w:val="24"/>
          <w:lang w:eastAsia="ar-SA"/>
        </w:rPr>
      </w:pPr>
      <w:r w:rsidRPr="00A6428B">
        <w:rPr>
          <w:rFonts w:ascii="Roboto Light" w:eastAsia="Times New Roman" w:hAnsi="Roboto Light" w:cs="Arial"/>
          <w:sz w:val="24"/>
          <w:lang w:eastAsia="ar-SA"/>
        </w:rPr>
        <w:t>Vi</w:t>
      </w:r>
      <w:r w:rsidR="007C55F7" w:rsidRPr="00A6428B">
        <w:rPr>
          <w:rFonts w:ascii="Roboto Light" w:eastAsia="Times New Roman" w:hAnsi="Roboto Light" w:cs="Arial"/>
          <w:sz w:val="24"/>
          <w:lang w:eastAsia="ar-SA"/>
        </w:rPr>
        <w:t xml:space="preserve"> føreset at tilbyder set seg inn i alle delar av konkurransedokumenta</w:t>
      </w:r>
      <w:r w:rsidR="0008363A" w:rsidRPr="00A6428B">
        <w:rPr>
          <w:rFonts w:ascii="Roboto Light" w:eastAsia="Times New Roman" w:hAnsi="Roboto Light" w:cs="Arial"/>
          <w:sz w:val="24"/>
          <w:lang w:eastAsia="ar-SA"/>
        </w:rPr>
        <w:t>, inkludert avtalevilkåra</w:t>
      </w:r>
      <w:r w:rsidR="007C55F7" w:rsidRPr="00A6428B">
        <w:rPr>
          <w:rFonts w:ascii="Roboto Light" w:eastAsia="Times New Roman" w:hAnsi="Roboto Light" w:cs="Arial"/>
          <w:sz w:val="24"/>
          <w:lang w:eastAsia="ar-SA"/>
        </w:rPr>
        <w:t xml:space="preserve">. </w:t>
      </w:r>
    </w:p>
    <w:p w14:paraId="5B63C5FC" w14:textId="77777777" w:rsidR="00387D35" w:rsidRPr="00A6428B" w:rsidRDefault="00387D35" w:rsidP="007C55F7">
      <w:pPr>
        <w:spacing w:line="276" w:lineRule="auto"/>
        <w:rPr>
          <w:rFonts w:ascii="Roboto Light" w:eastAsia="Times New Roman" w:hAnsi="Roboto Light" w:cs="Arial"/>
          <w:sz w:val="24"/>
          <w:lang w:eastAsia="ar-SA"/>
        </w:rPr>
      </w:pPr>
    </w:p>
    <w:p w14:paraId="2F4C91DE" w14:textId="77777777" w:rsidR="00387D35" w:rsidRPr="00A6428B" w:rsidRDefault="00387D35" w:rsidP="00387D35">
      <w:r w:rsidRPr="00A6428B">
        <w:t>Tilbodet gjeld følgjande område (sett kryss):</w:t>
      </w:r>
    </w:p>
    <w:p w14:paraId="2784B2B0" w14:textId="77777777" w:rsidR="00387D35" w:rsidRPr="00A6428B" w:rsidRDefault="00387D35" w:rsidP="00387D35"/>
    <w:tbl>
      <w:tblPr>
        <w:tblStyle w:val="Tabellrutenett"/>
        <w:tblW w:w="0" w:type="auto"/>
        <w:tblLayout w:type="fixed"/>
        <w:tblLook w:val="04A0" w:firstRow="1" w:lastRow="0" w:firstColumn="1" w:lastColumn="0" w:noHBand="0" w:noVBand="1"/>
      </w:tblPr>
      <w:tblGrid>
        <w:gridCol w:w="4005"/>
        <w:gridCol w:w="514"/>
      </w:tblGrid>
      <w:tr w:rsidR="00387D35" w:rsidRPr="00A6428B" w14:paraId="2B1A29ED" w14:textId="77777777" w:rsidTr="00E13224">
        <w:trPr>
          <w:trHeight w:val="407"/>
        </w:trPr>
        <w:tc>
          <w:tcPr>
            <w:tcW w:w="4005" w:type="dxa"/>
            <w:vAlign w:val="center"/>
          </w:tcPr>
          <w:p w14:paraId="28C7D6E4" w14:textId="77777777" w:rsidR="00387D35" w:rsidRPr="00A6428B" w:rsidRDefault="00387D35" w:rsidP="00E13224">
            <w:r w:rsidRPr="00A6428B">
              <w:t>Område 1: Nordfjord</w:t>
            </w:r>
          </w:p>
        </w:tc>
        <w:sdt>
          <w:sdtPr>
            <w:id w:val="900873563"/>
            <w14:checkbox>
              <w14:checked w14:val="0"/>
              <w14:checkedState w14:val="2612" w14:font="MS Gothic"/>
              <w14:uncheckedState w14:val="2610" w14:font="MS Gothic"/>
            </w14:checkbox>
          </w:sdtPr>
          <w:sdtEndPr/>
          <w:sdtContent>
            <w:tc>
              <w:tcPr>
                <w:tcW w:w="514" w:type="dxa"/>
                <w:shd w:val="clear" w:color="auto" w:fill="FFC000"/>
              </w:tcPr>
              <w:p w14:paraId="158BB136" w14:textId="6F8664ED" w:rsidR="00387D35" w:rsidRPr="00A6428B" w:rsidRDefault="00387D35" w:rsidP="005A0C96">
                <w:pPr>
                  <w:jc w:val="both"/>
                </w:pPr>
                <w:r w:rsidRPr="00A6428B">
                  <w:rPr>
                    <w:rFonts w:ascii="MS Gothic" w:eastAsia="MS Gothic" w:hAnsi="MS Gothic"/>
                  </w:rPr>
                  <w:t>☐</w:t>
                </w:r>
              </w:p>
            </w:tc>
          </w:sdtContent>
        </w:sdt>
      </w:tr>
      <w:tr w:rsidR="00387D35" w:rsidRPr="00A6428B" w14:paraId="1D3D0454" w14:textId="77777777" w:rsidTr="00E13224">
        <w:trPr>
          <w:trHeight w:val="446"/>
        </w:trPr>
        <w:tc>
          <w:tcPr>
            <w:tcW w:w="4005" w:type="dxa"/>
            <w:vAlign w:val="center"/>
          </w:tcPr>
          <w:p w14:paraId="25C7439D" w14:textId="77777777" w:rsidR="00387D35" w:rsidRPr="00A6428B" w:rsidRDefault="00387D35" w:rsidP="00E13224">
            <w:r w:rsidRPr="00A6428B">
              <w:t>Område 2: Sunnfjord</w:t>
            </w:r>
          </w:p>
        </w:tc>
        <w:sdt>
          <w:sdtPr>
            <w:id w:val="115425029"/>
            <w14:checkbox>
              <w14:checked w14:val="0"/>
              <w14:checkedState w14:val="2612" w14:font="MS Gothic"/>
              <w14:uncheckedState w14:val="2610" w14:font="MS Gothic"/>
            </w14:checkbox>
          </w:sdtPr>
          <w:sdtEndPr/>
          <w:sdtContent>
            <w:tc>
              <w:tcPr>
                <w:tcW w:w="514" w:type="dxa"/>
                <w:shd w:val="clear" w:color="auto" w:fill="FFC000"/>
              </w:tcPr>
              <w:p w14:paraId="6879A1B1"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26B5875A" w14:textId="77777777" w:rsidTr="00E13224">
        <w:trPr>
          <w:trHeight w:val="467"/>
        </w:trPr>
        <w:tc>
          <w:tcPr>
            <w:tcW w:w="4005" w:type="dxa"/>
            <w:vAlign w:val="center"/>
          </w:tcPr>
          <w:p w14:paraId="48DBDC1D" w14:textId="186AAF8E" w:rsidR="00387D35" w:rsidRPr="00A6428B" w:rsidRDefault="00387D35" w:rsidP="00E13224">
            <w:r w:rsidRPr="00A6428B">
              <w:t>Område 3: Sogn</w:t>
            </w:r>
          </w:p>
        </w:tc>
        <w:sdt>
          <w:sdtPr>
            <w:id w:val="-1404217368"/>
            <w14:checkbox>
              <w14:checked w14:val="0"/>
              <w14:checkedState w14:val="2612" w14:font="MS Gothic"/>
              <w14:uncheckedState w14:val="2610" w14:font="MS Gothic"/>
            </w14:checkbox>
          </w:sdtPr>
          <w:sdtEndPr/>
          <w:sdtContent>
            <w:tc>
              <w:tcPr>
                <w:tcW w:w="514" w:type="dxa"/>
                <w:shd w:val="clear" w:color="auto" w:fill="FFC000"/>
              </w:tcPr>
              <w:p w14:paraId="359816F5"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018A718C" w14:textId="77777777" w:rsidTr="00E13224">
        <w:trPr>
          <w:trHeight w:val="442"/>
        </w:trPr>
        <w:tc>
          <w:tcPr>
            <w:tcW w:w="4005" w:type="dxa"/>
            <w:vAlign w:val="center"/>
          </w:tcPr>
          <w:p w14:paraId="1D165313" w14:textId="5AB9AA8B" w:rsidR="00387D35" w:rsidRPr="00A6428B" w:rsidRDefault="00387D35" w:rsidP="00E13224">
            <w:pPr>
              <w:rPr>
                <w:sz w:val="20"/>
                <w:szCs w:val="20"/>
              </w:rPr>
            </w:pPr>
            <w:r w:rsidRPr="00A6428B">
              <w:t>Område 4: Voss</w:t>
            </w:r>
          </w:p>
        </w:tc>
        <w:sdt>
          <w:sdtPr>
            <w:id w:val="309140064"/>
            <w14:checkbox>
              <w14:checked w14:val="0"/>
              <w14:checkedState w14:val="2612" w14:font="MS Gothic"/>
              <w14:uncheckedState w14:val="2610" w14:font="MS Gothic"/>
            </w14:checkbox>
          </w:sdtPr>
          <w:sdtEndPr/>
          <w:sdtContent>
            <w:tc>
              <w:tcPr>
                <w:tcW w:w="514" w:type="dxa"/>
                <w:shd w:val="clear" w:color="auto" w:fill="FFC000"/>
              </w:tcPr>
              <w:p w14:paraId="7C7DCF66"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39BA775C" w14:textId="77777777" w:rsidTr="00E13224">
        <w:trPr>
          <w:trHeight w:val="465"/>
        </w:trPr>
        <w:tc>
          <w:tcPr>
            <w:tcW w:w="4005" w:type="dxa"/>
            <w:vAlign w:val="center"/>
          </w:tcPr>
          <w:p w14:paraId="3732B425" w14:textId="409E470F" w:rsidR="00387D35" w:rsidRPr="00A6428B" w:rsidRDefault="00387D35" w:rsidP="00E13224">
            <w:r w:rsidRPr="00A6428B">
              <w:t>Område 5: Hardanger</w:t>
            </w:r>
          </w:p>
        </w:tc>
        <w:sdt>
          <w:sdtPr>
            <w:id w:val="114649493"/>
            <w14:checkbox>
              <w14:checked w14:val="0"/>
              <w14:checkedState w14:val="2612" w14:font="MS Gothic"/>
              <w14:uncheckedState w14:val="2610" w14:font="MS Gothic"/>
            </w14:checkbox>
          </w:sdtPr>
          <w:sdtEndPr/>
          <w:sdtContent>
            <w:tc>
              <w:tcPr>
                <w:tcW w:w="514" w:type="dxa"/>
                <w:shd w:val="clear" w:color="auto" w:fill="FFC000"/>
              </w:tcPr>
              <w:p w14:paraId="2F35B055"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359D63A1" w14:textId="77777777" w:rsidTr="00E13224">
        <w:trPr>
          <w:trHeight w:val="456"/>
        </w:trPr>
        <w:tc>
          <w:tcPr>
            <w:tcW w:w="4005" w:type="dxa"/>
            <w:vAlign w:val="center"/>
          </w:tcPr>
          <w:p w14:paraId="4181CD07" w14:textId="4F11B080" w:rsidR="00387D35" w:rsidRPr="00A6428B" w:rsidRDefault="00387D35" w:rsidP="00E13224">
            <w:r w:rsidRPr="00A6428B">
              <w:t>Område 6: Sunnhordaland</w:t>
            </w:r>
          </w:p>
        </w:tc>
        <w:sdt>
          <w:sdtPr>
            <w:id w:val="768437816"/>
            <w14:checkbox>
              <w14:checked w14:val="0"/>
              <w14:checkedState w14:val="2612" w14:font="MS Gothic"/>
              <w14:uncheckedState w14:val="2610" w14:font="MS Gothic"/>
            </w14:checkbox>
          </w:sdtPr>
          <w:sdtEndPr/>
          <w:sdtContent>
            <w:tc>
              <w:tcPr>
                <w:tcW w:w="514" w:type="dxa"/>
                <w:shd w:val="clear" w:color="auto" w:fill="FFC000"/>
              </w:tcPr>
              <w:p w14:paraId="2BA35FC2"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6A79D0A0" w14:textId="77777777" w:rsidTr="00E13224">
        <w:trPr>
          <w:trHeight w:val="448"/>
        </w:trPr>
        <w:tc>
          <w:tcPr>
            <w:tcW w:w="4005" w:type="dxa"/>
            <w:vAlign w:val="center"/>
          </w:tcPr>
          <w:p w14:paraId="7203DC45" w14:textId="77777777" w:rsidR="00387D35" w:rsidRPr="00A6428B" w:rsidRDefault="00387D35" w:rsidP="00E13224">
            <w:r w:rsidRPr="00A6428B">
              <w:t>Område 7: Bergen nord/sentrum</w:t>
            </w:r>
          </w:p>
        </w:tc>
        <w:sdt>
          <w:sdtPr>
            <w:id w:val="-1376079978"/>
            <w14:checkbox>
              <w14:checked w14:val="0"/>
              <w14:checkedState w14:val="2612" w14:font="MS Gothic"/>
              <w14:uncheckedState w14:val="2610" w14:font="MS Gothic"/>
            </w14:checkbox>
          </w:sdtPr>
          <w:sdtEndPr/>
          <w:sdtContent>
            <w:tc>
              <w:tcPr>
                <w:tcW w:w="514" w:type="dxa"/>
                <w:shd w:val="clear" w:color="auto" w:fill="FFC000"/>
              </w:tcPr>
              <w:p w14:paraId="19263988" w14:textId="77777777" w:rsidR="00387D35" w:rsidRPr="00A6428B" w:rsidRDefault="00387D35" w:rsidP="005A0C96">
                <w:pPr>
                  <w:jc w:val="both"/>
                </w:pPr>
                <w:r w:rsidRPr="00A6428B">
                  <w:rPr>
                    <w:rFonts w:ascii="MS Gothic" w:eastAsia="MS Gothic" w:hAnsi="MS Gothic"/>
                  </w:rPr>
                  <w:t>☐</w:t>
                </w:r>
              </w:p>
            </w:tc>
          </w:sdtContent>
        </w:sdt>
      </w:tr>
      <w:tr w:rsidR="00387D35" w:rsidRPr="00A6428B" w14:paraId="3660EF44" w14:textId="77777777" w:rsidTr="00E13224">
        <w:trPr>
          <w:trHeight w:val="453"/>
        </w:trPr>
        <w:tc>
          <w:tcPr>
            <w:tcW w:w="4005" w:type="dxa"/>
            <w:vAlign w:val="center"/>
          </w:tcPr>
          <w:p w14:paraId="5E456922" w14:textId="77777777" w:rsidR="00387D35" w:rsidRPr="00A6428B" w:rsidRDefault="00387D35" w:rsidP="00E13224">
            <w:r w:rsidRPr="00A6428B">
              <w:t>Område 8: Bergen sør og vest</w:t>
            </w:r>
          </w:p>
        </w:tc>
        <w:sdt>
          <w:sdtPr>
            <w:id w:val="-1375380458"/>
            <w14:checkbox>
              <w14:checked w14:val="0"/>
              <w14:checkedState w14:val="2612" w14:font="MS Gothic"/>
              <w14:uncheckedState w14:val="2610" w14:font="MS Gothic"/>
            </w14:checkbox>
          </w:sdtPr>
          <w:sdtEndPr/>
          <w:sdtContent>
            <w:tc>
              <w:tcPr>
                <w:tcW w:w="514" w:type="dxa"/>
                <w:shd w:val="clear" w:color="auto" w:fill="FFC000"/>
              </w:tcPr>
              <w:p w14:paraId="27DF237B" w14:textId="77777777" w:rsidR="00387D35" w:rsidRPr="00A6428B" w:rsidRDefault="00387D35" w:rsidP="005A0C96">
                <w:pPr>
                  <w:jc w:val="both"/>
                </w:pPr>
                <w:r w:rsidRPr="00A6428B">
                  <w:rPr>
                    <w:rFonts w:ascii="MS Gothic" w:eastAsia="MS Gothic" w:hAnsi="MS Gothic"/>
                  </w:rPr>
                  <w:t>☐</w:t>
                </w:r>
              </w:p>
            </w:tc>
          </w:sdtContent>
        </w:sdt>
      </w:tr>
    </w:tbl>
    <w:p w14:paraId="67A13A75" w14:textId="77777777" w:rsidR="00387D35" w:rsidRPr="00A6428B" w:rsidRDefault="00387D35" w:rsidP="007C55F7">
      <w:pPr>
        <w:spacing w:line="276" w:lineRule="auto"/>
        <w:rPr>
          <w:rFonts w:ascii="Roboto Light" w:eastAsia="Times New Roman" w:hAnsi="Roboto Light" w:cs="Arial"/>
          <w:sz w:val="24"/>
          <w:lang w:eastAsia="ar-SA"/>
        </w:rPr>
      </w:pPr>
    </w:p>
    <w:p w14:paraId="59FC79DA" w14:textId="77777777" w:rsidR="00D5246E" w:rsidRPr="00A6428B" w:rsidRDefault="00D5246E" w:rsidP="007C55F7">
      <w:pPr>
        <w:spacing w:line="276" w:lineRule="auto"/>
        <w:rPr>
          <w:rFonts w:ascii="Roboto Light" w:eastAsia="Times New Roman" w:hAnsi="Roboto Light" w:cs="Arial"/>
          <w:sz w:val="24"/>
          <w:lang w:eastAsia="ar-SA"/>
        </w:rPr>
      </w:pPr>
    </w:p>
    <w:p w14:paraId="1E400B1C" w14:textId="77777777" w:rsidR="003D745E" w:rsidRPr="00A6428B" w:rsidRDefault="003D745E" w:rsidP="00B71194">
      <w:pPr>
        <w:pStyle w:val="Overskrift1Innkjp"/>
      </w:pPr>
      <w:r w:rsidRPr="00A6428B">
        <w:t xml:space="preserve">KRAV </w:t>
      </w:r>
    </w:p>
    <w:p w14:paraId="61C56D5F" w14:textId="77777777" w:rsidR="001F4721" w:rsidRPr="00A6428B" w:rsidRDefault="001F4721" w:rsidP="001F4721">
      <w:pPr>
        <w:spacing w:line="276" w:lineRule="auto"/>
        <w:rPr>
          <w:rFonts w:ascii="Roboto Light" w:hAnsi="Roboto Light"/>
        </w:rPr>
      </w:pPr>
      <w:r w:rsidRPr="00A6428B">
        <w:rPr>
          <w:rFonts w:ascii="Roboto Light" w:hAnsi="Roboto Light"/>
        </w:rPr>
        <w:t>Heile konkurransen er å anse som krav det skal svarast på. Dette betyr at oppdragsgjevar føreset at tilbyder set seg inn i alle delar av konkurransedokumenta. Leverandøren skal nedanfor svare på, dokumentere og/eller stadfeste om dei oppstilte krava er oppfylte eller ikkje. Dersom eitt eller fleire minstekrav ikkje er oppfylte, kan dette medføre avvising av tilbodet.</w:t>
      </w:r>
    </w:p>
    <w:p w14:paraId="6E01B56B" w14:textId="77777777" w:rsidR="001F4721" w:rsidRPr="00A6428B" w:rsidRDefault="001F4721" w:rsidP="001F4721">
      <w:pPr>
        <w:spacing w:line="276" w:lineRule="auto"/>
        <w:rPr>
          <w:rFonts w:ascii="Roboto Light" w:hAnsi="Roboto Light"/>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868"/>
      </w:tblGrid>
      <w:tr w:rsidR="001F4721" w:rsidRPr="00A6428B" w14:paraId="2CAC3C1B" w14:textId="77777777" w:rsidTr="00414EDA">
        <w:trPr>
          <w:trHeight w:val="1398"/>
        </w:trPr>
        <w:tc>
          <w:tcPr>
            <w:tcW w:w="1980" w:type="dxa"/>
            <w:shd w:val="clear" w:color="auto" w:fill="FFCC99"/>
            <w:vAlign w:val="center"/>
          </w:tcPr>
          <w:p w14:paraId="5299B6E4" w14:textId="77777777" w:rsidR="001F4721" w:rsidRPr="00A6428B" w:rsidRDefault="001F4721" w:rsidP="00BC0920">
            <w:pPr>
              <w:spacing w:line="276" w:lineRule="auto"/>
              <w:rPr>
                <w:rFonts w:ascii="Roboto Light" w:hAnsi="Roboto Light"/>
                <w:bCs/>
              </w:rPr>
            </w:pPr>
            <w:r w:rsidRPr="00A6428B">
              <w:rPr>
                <w:rFonts w:ascii="Roboto Light" w:hAnsi="Roboto Light"/>
                <w:bCs/>
              </w:rPr>
              <w:t>Absolutte krav (A)</w:t>
            </w:r>
          </w:p>
        </w:tc>
        <w:tc>
          <w:tcPr>
            <w:tcW w:w="7868" w:type="dxa"/>
            <w:shd w:val="clear" w:color="auto" w:fill="FFCC99"/>
          </w:tcPr>
          <w:p w14:paraId="6E0A2DC1" w14:textId="77777777" w:rsidR="001F4721" w:rsidRPr="00A6428B" w:rsidRDefault="001F4721" w:rsidP="00BC0920">
            <w:pPr>
              <w:spacing w:line="276" w:lineRule="auto"/>
              <w:rPr>
                <w:rFonts w:ascii="Roboto Light" w:hAnsi="Roboto Light"/>
                <w:color w:val="1A171B" w:themeColor="text1"/>
              </w:rPr>
            </w:pPr>
            <w:r w:rsidRPr="00A6428B">
              <w:rPr>
                <w:rFonts w:ascii="Roboto Light" w:hAnsi="Roboto Light"/>
                <w:color w:val="1A171B" w:themeColor="text1"/>
              </w:rPr>
              <w:t xml:space="preserve">Kravet MÅ tilfredsstillast ved tilbodsfrist. Tilbod som ikkje tilfredsstiller MÅ-krav kan bli avvist. Kravet vert vurdert som oppfylt/ikkje oppfylt og vert ikkje poengsett. </w:t>
            </w:r>
          </w:p>
          <w:p w14:paraId="178A38A8" w14:textId="77777777" w:rsidR="001F4721" w:rsidRPr="00A6428B" w:rsidRDefault="001F4721" w:rsidP="00BC0920">
            <w:pPr>
              <w:spacing w:line="276" w:lineRule="auto"/>
              <w:rPr>
                <w:rFonts w:ascii="Roboto Light" w:hAnsi="Roboto Light"/>
                <w:color w:val="1A171B" w:themeColor="text1"/>
              </w:rPr>
            </w:pPr>
          </w:p>
        </w:tc>
      </w:tr>
      <w:tr w:rsidR="001F4721" w:rsidRPr="00A6428B" w14:paraId="0B24EFE0" w14:textId="77777777" w:rsidTr="00414EDA">
        <w:trPr>
          <w:trHeight w:val="1135"/>
        </w:trPr>
        <w:tc>
          <w:tcPr>
            <w:tcW w:w="1980" w:type="dxa"/>
            <w:shd w:val="clear" w:color="auto" w:fill="FFCC99"/>
            <w:vAlign w:val="center"/>
          </w:tcPr>
          <w:p w14:paraId="668A9EB0" w14:textId="77777777" w:rsidR="001F4721" w:rsidRPr="00A6428B" w:rsidRDefault="001F4721" w:rsidP="00BC0920">
            <w:pPr>
              <w:spacing w:line="276" w:lineRule="auto"/>
              <w:rPr>
                <w:rFonts w:ascii="Roboto Light" w:hAnsi="Roboto Light"/>
                <w:bCs/>
              </w:rPr>
            </w:pPr>
            <w:r w:rsidRPr="00A6428B">
              <w:rPr>
                <w:rFonts w:ascii="Roboto Light" w:hAnsi="Roboto Light"/>
                <w:bCs/>
              </w:rPr>
              <w:t>Viktige krav (B)</w:t>
            </w:r>
          </w:p>
        </w:tc>
        <w:tc>
          <w:tcPr>
            <w:tcW w:w="7868" w:type="dxa"/>
            <w:shd w:val="clear" w:color="auto" w:fill="FFCC99"/>
          </w:tcPr>
          <w:p w14:paraId="6EF6BFB2" w14:textId="7E153052" w:rsidR="001F4721" w:rsidRPr="00A6428B" w:rsidRDefault="001F4721" w:rsidP="00BC0920">
            <w:pPr>
              <w:spacing w:line="276" w:lineRule="auto"/>
              <w:rPr>
                <w:rFonts w:ascii="Roboto Light" w:hAnsi="Roboto Light"/>
              </w:rPr>
            </w:pPr>
            <w:r w:rsidRPr="00904717">
              <w:rPr>
                <w:rFonts w:ascii="Roboto Light" w:hAnsi="Roboto Light"/>
                <w:lang w:val="nb-NO"/>
              </w:rPr>
              <w:t xml:space="preserve">Kravet BØR tilfredsstillast, men det er </w:t>
            </w:r>
            <w:proofErr w:type="spellStart"/>
            <w:r w:rsidRPr="00904717">
              <w:rPr>
                <w:rFonts w:ascii="Roboto Light" w:hAnsi="Roboto Light"/>
                <w:lang w:val="nb-NO"/>
              </w:rPr>
              <w:t>ikkje</w:t>
            </w:r>
            <w:proofErr w:type="spellEnd"/>
            <w:r w:rsidRPr="00904717">
              <w:rPr>
                <w:rFonts w:ascii="Roboto Light" w:hAnsi="Roboto Light"/>
                <w:lang w:val="nb-NO"/>
              </w:rPr>
              <w:t xml:space="preserve"> et absolutt krav. </w:t>
            </w:r>
            <w:r w:rsidRPr="00A6428B">
              <w:rPr>
                <w:rFonts w:ascii="Roboto Light" w:hAnsi="Roboto Light"/>
              </w:rPr>
              <w:t xml:space="preserve">Skildringa av kravet vil </w:t>
            </w:r>
            <w:r w:rsidR="001E6BAE" w:rsidRPr="00A6428B">
              <w:rPr>
                <w:rFonts w:ascii="Roboto Light" w:hAnsi="Roboto Light"/>
              </w:rPr>
              <w:t>blir</w:t>
            </w:r>
            <w:r w:rsidRPr="00A6428B">
              <w:rPr>
                <w:rFonts w:ascii="Roboto Light" w:hAnsi="Roboto Light"/>
              </w:rPr>
              <w:t xml:space="preserve"> evaluert som del av tildelingskriteria</w:t>
            </w:r>
            <w:r w:rsidRPr="00A6428B">
              <w:rPr>
                <w:rFonts w:ascii="Roboto Light" w:eastAsia="Times New Roman" w:hAnsi="Roboto Light" w:cstheme="minorHAnsi"/>
                <w:color w:val="000000"/>
                <w:szCs w:val="22"/>
                <w:lang w:eastAsia="nb-NO"/>
              </w:rPr>
              <w:t>.</w:t>
            </w:r>
          </w:p>
        </w:tc>
      </w:tr>
    </w:tbl>
    <w:p w14:paraId="3D9A4DA7" w14:textId="77777777" w:rsidR="001F4721" w:rsidRPr="00A6428B" w:rsidRDefault="001F4721" w:rsidP="00B71194">
      <w:pPr>
        <w:pStyle w:val="Overskrift1Innkjp"/>
        <w:numPr>
          <w:ilvl w:val="0"/>
          <w:numId w:val="0"/>
        </w:numPr>
      </w:pPr>
    </w:p>
    <w:p w14:paraId="2E891C57" w14:textId="77777777" w:rsidR="00414EDA" w:rsidRPr="00A6428B" w:rsidRDefault="00414EDA" w:rsidP="00B71194">
      <w:pPr>
        <w:pStyle w:val="Overskrift1Innkjp"/>
        <w:numPr>
          <w:ilvl w:val="0"/>
          <w:numId w:val="0"/>
        </w:numPr>
      </w:pPr>
    </w:p>
    <w:p w14:paraId="02EF393D" w14:textId="77777777" w:rsidR="00414EDA" w:rsidRPr="00A6428B" w:rsidRDefault="00414EDA" w:rsidP="00B71194">
      <w:pPr>
        <w:pStyle w:val="Overskrift1Innkjp"/>
        <w:numPr>
          <w:ilvl w:val="0"/>
          <w:numId w:val="0"/>
        </w:numPr>
      </w:pPr>
    </w:p>
    <w:p w14:paraId="03398D17" w14:textId="6D3A52A5" w:rsidR="000E4AEA" w:rsidRPr="00A6428B" w:rsidRDefault="000E4AEA" w:rsidP="00D8254B">
      <w:pPr>
        <w:pStyle w:val="Overskrift2Innkjp"/>
      </w:pPr>
      <w:r w:rsidRPr="00A6428B">
        <w:lastRenderedPageBreak/>
        <w:t xml:space="preserve">Krav til gjennomføring av oppdrag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738"/>
        <w:gridCol w:w="1417"/>
      </w:tblGrid>
      <w:tr w:rsidR="00B94538" w:rsidRPr="00A6428B" w14:paraId="065F25D2" w14:textId="76E221AC" w:rsidTr="003B2F6D">
        <w:trPr>
          <w:trHeight w:val="448"/>
          <w:tblHeader/>
        </w:trPr>
        <w:tc>
          <w:tcPr>
            <w:tcW w:w="959" w:type="dxa"/>
            <w:tcBorders>
              <w:right w:val="single" w:sz="4" w:space="0" w:color="auto"/>
            </w:tcBorders>
            <w:shd w:val="clear" w:color="auto" w:fill="C0C0C0"/>
            <w:vAlign w:val="center"/>
          </w:tcPr>
          <w:p w14:paraId="51E652EB" w14:textId="77777777" w:rsidR="00B94538" w:rsidRPr="00A6428B" w:rsidRDefault="00B94538" w:rsidP="005A0C96">
            <w:pPr>
              <w:spacing w:line="276" w:lineRule="auto"/>
              <w:rPr>
                <w:rFonts w:ascii="Roboto Light" w:hAnsi="Roboto Light"/>
              </w:rPr>
            </w:pPr>
            <w:r w:rsidRPr="00A6428B">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0C07D79F" w14:textId="77777777" w:rsidR="00B94538" w:rsidRPr="00A6428B" w:rsidRDefault="00B94538" w:rsidP="005A0C96">
            <w:pPr>
              <w:spacing w:line="276" w:lineRule="auto"/>
              <w:rPr>
                <w:rFonts w:ascii="Roboto Light" w:hAnsi="Roboto Light"/>
              </w:rPr>
            </w:pPr>
            <w:r w:rsidRPr="00A6428B">
              <w:rPr>
                <w:rFonts w:ascii="Roboto Light" w:hAnsi="Roboto Light"/>
              </w:rPr>
              <w:t>Oppdragsgjevar sitt krav</w:t>
            </w:r>
          </w:p>
        </w:tc>
        <w:tc>
          <w:tcPr>
            <w:tcW w:w="738" w:type="dxa"/>
            <w:tcBorders>
              <w:left w:val="single" w:sz="4" w:space="0" w:color="auto"/>
            </w:tcBorders>
            <w:shd w:val="clear" w:color="auto" w:fill="C0C0C0"/>
            <w:vAlign w:val="center"/>
          </w:tcPr>
          <w:p w14:paraId="23E79580" w14:textId="77777777" w:rsidR="00B94538" w:rsidRPr="00A6428B" w:rsidRDefault="00B94538" w:rsidP="005A0C96">
            <w:pPr>
              <w:spacing w:line="276" w:lineRule="auto"/>
              <w:rPr>
                <w:rFonts w:ascii="Roboto Light" w:hAnsi="Roboto Light"/>
              </w:rPr>
            </w:pPr>
            <w:r w:rsidRPr="00A6428B">
              <w:rPr>
                <w:rFonts w:ascii="Roboto Light" w:hAnsi="Roboto Light"/>
              </w:rPr>
              <w:t xml:space="preserve">Kravtype </w:t>
            </w:r>
          </w:p>
        </w:tc>
        <w:tc>
          <w:tcPr>
            <w:tcW w:w="1417" w:type="dxa"/>
            <w:tcBorders>
              <w:left w:val="single" w:sz="4" w:space="0" w:color="auto"/>
            </w:tcBorders>
            <w:shd w:val="clear" w:color="auto" w:fill="C0C0C0"/>
          </w:tcPr>
          <w:p w14:paraId="5C32C4A9" w14:textId="0FC72A46" w:rsidR="00B94538" w:rsidRPr="00A6428B" w:rsidRDefault="003404B7" w:rsidP="005A0C96">
            <w:pPr>
              <w:spacing w:line="276" w:lineRule="auto"/>
              <w:rPr>
                <w:rFonts w:ascii="Roboto Light" w:hAnsi="Roboto Light"/>
                <w:b/>
                <w:bCs/>
              </w:rPr>
            </w:pPr>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r w:rsidR="00B94538" w:rsidRPr="00A6428B">
              <w:rPr>
                <w:rFonts w:ascii="Roboto Light" w:hAnsi="Roboto Light"/>
                <w:b/>
                <w:bCs/>
              </w:rPr>
              <w:t xml:space="preserve"> </w:t>
            </w:r>
          </w:p>
        </w:tc>
      </w:tr>
      <w:tr w:rsidR="00B94538" w:rsidRPr="00A6428B" w14:paraId="647F8561" w14:textId="00FCA0AE" w:rsidTr="00565ABB">
        <w:tblPrEx>
          <w:tblLook w:val="01E0" w:firstRow="1" w:lastRow="1" w:firstColumn="1" w:lastColumn="1" w:noHBand="0" w:noVBand="0"/>
        </w:tblPrEx>
        <w:trPr>
          <w:trHeight w:val="1026"/>
        </w:trPr>
        <w:tc>
          <w:tcPr>
            <w:tcW w:w="959" w:type="dxa"/>
          </w:tcPr>
          <w:p w14:paraId="0B3AA65C"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640CCC52" w14:textId="77777777" w:rsidR="00B94538" w:rsidRPr="00A6428B" w:rsidRDefault="00B94538" w:rsidP="005A0C96">
            <w:pPr>
              <w:spacing w:line="276" w:lineRule="auto"/>
              <w:rPr>
                <w:rFonts w:ascii="Roboto Light" w:hAnsi="Roboto Light"/>
              </w:rPr>
            </w:pPr>
            <w:r w:rsidRPr="00A6428B">
              <w:rPr>
                <w:rFonts w:ascii="Roboto Light" w:hAnsi="Roboto Light"/>
              </w:rPr>
              <w:t>Arbeid som blir utført i ordinær arbeidstid, skal gjerast på ein slik måte at det fører til minst mogleg sjenanse for brukar(ar)/tilsett(e).</w:t>
            </w:r>
          </w:p>
        </w:tc>
        <w:tc>
          <w:tcPr>
            <w:tcW w:w="738" w:type="dxa"/>
          </w:tcPr>
          <w:p w14:paraId="5A0748C5"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6ACB1E6E" w14:textId="77777777" w:rsidR="004C0368" w:rsidRPr="00A6428B" w:rsidRDefault="004C0368" w:rsidP="004C0368">
            <w:pPr>
              <w:spacing w:line="276" w:lineRule="auto"/>
              <w:jc w:val="center"/>
              <w:rPr>
                <w:rFonts w:ascii="Roboto Light" w:hAnsi="Roboto Light"/>
              </w:rPr>
            </w:pPr>
          </w:p>
          <w:p w14:paraId="21177F98" w14:textId="2843BB15" w:rsidR="00B94538" w:rsidRPr="00A6428B" w:rsidRDefault="00B94538" w:rsidP="004C0368">
            <w:pPr>
              <w:spacing w:line="276" w:lineRule="auto"/>
              <w:jc w:val="center"/>
              <w:rPr>
                <w:rFonts w:ascii="Roboto Light" w:hAnsi="Roboto Light"/>
              </w:rPr>
            </w:pPr>
          </w:p>
          <w:p w14:paraId="76ACD12E" w14:textId="35A67D21" w:rsidR="00D74E31" w:rsidRPr="00A6428B" w:rsidRDefault="00D74E31" w:rsidP="005A0C96">
            <w:pPr>
              <w:spacing w:line="276" w:lineRule="auto"/>
              <w:rPr>
                <w:rFonts w:ascii="Roboto Light" w:hAnsi="Roboto Light"/>
              </w:rPr>
            </w:pPr>
          </w:p>
        </w:tc>
      </w:tr>
      <w:tr w:rsidR="00B94538" w:rsidRPr="00A6428B" w14:paraId="29F5FBA5" w14:textId="6E06DECC" w:rsidTr="00565ABB">
        <w:tblPrEx>
          <w:tblLook w:val="01E0" w:firstRow="1" w:lastRow="1" w:firstColumn="1" w:lastColumn="1" w:noHBand="0" w:noVBand="0"/>
        </w:tblPrEx>
        <w:trPr>
          <w:trHeight w:val="1007"/>
        </w:trPr>
        <w:tc>
          <w:tcPr>
            <w:tcW w:w="959" w:type="dxa"/>
          </w:tcPr>
          <w:p w14:paraId="0B2CD5F3"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52187A7B" w14:textId="77777777" w:rsidR="00B94538" w:rsidRPr="00A6428B" w:rsidRDefault="00B94538" w:rsidP="005A0C96">
            <w:pPr>
              <w:spacing w:line="276" w:lineRule="auto"/>
              <w:rPr>
                <w:rFonts w:ascii="Roboto Light" w:hAnsi="Roboto Light"/>
              </w:rPr>
            </w:pPr>
            <w:r w:rsidRPr="00A6428B">
              <w:rPr>
                <w:rFonts w:ascii="Roboto Light" w:hAnsi="Roboto Light"/>
              </w:rPr>
              <w:t>Alle varer og tenester som blir leverte i kontraktsperioden skal vere i samsvar med gjeldande lover, forskrifter og normer.</w:t>
            </w:r>
          </w:p>
        </w:tc>
        <w:tc>
          <w:tcPr>
            <w:tcW w:w="738" w:type="dxa"/>
          </w:tcPr>
          <w:p w14:paraId="101FAB29"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01D9AAEA" w14:textId="77777777" w:rsidR="004C0368" w:rsidRPr="00A6428B" w:rsidRDefault="004C0368" w:rsidP="004C0368">
            <w:pPr>
              <w:spacing w:line="276" w:lineRule="auto"/>
              <w:jc w:val="center"/>
              <w:rPr>
                <w:rFonts w:ascii="Roboto Light" w:hAnsi="Roboto Light"/>
              </w:rPr>
            </w:pPr>
          </w:p>
          <w:p w14:paraId="189E1E8A" w14:textId="22B233FF" w:rsidR="00B94538" w:rsidRPr="00A6428B" w:rsidRDefault="00B94538" w:rsidP="003404B7">
            <w:pPr>
              <w:spacing w:line="276" w:lineRule="auto"/>
              <w:jc w:val="center"/>
              <w:rPr>
                <w:rFonts w:ascii="Roboto Light" w:hAnsi="Roboto Light"/>
              </w:rPr>
            </w:pPr>
          </w:p>
        </w:tc>
      </w:tr>
      <w:tr w:rsidR="00B94538" w:rsidRPr="00A6428B" w14:paraId="55DA704A" w14:textId="16ED794E" w:rsidTr="00565ABB">
        <w:tblPrEx>
          <w:tblLook w:val="01E0" w:firstRow="1" w:lastRow="1" w:firstColumn="1" w:lastColumn="1" w:noHBand="0" w:noVBand="0"/>
        </w:tblPrEx>
        <w:trPr>
          <w:trHeight w:val="1400"/>
        </w:trPr>
        <w:tc>
          <w:tcPr>
            <w:tcW w:w="959" w:type="dxa"/>
          </w:tcPr>
          <w:p w14:paraId="5CC3A1D0"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58237D3B" w14:textId="47006336" w:rsidR="00B94538" w:rsidRPr="00A6428B" w:rsidRDefault="00B94538" w:rsidP="005A0C96">
            <w:pPr>
              <w:spacing w:line="276" w:lineRule="auto"/>
              <w:rPr>
                <w:rFonts w:ascii="Roboto Light" w:hAnsi="Roboto Light"/>
              </w:rPr>
            </w:pPr>
            <w:r w:rsidRPr="00A6428B">
              <w:rPr>
                <w:rFonts w:ascii="Roboto Light" w:hAnsi="Roboto Light"/>
              </w:rPr>
              <w:t>Dei tilbydde varene skal vere hyllevarer, det vil seie standardprodukt som er allment tilgjengelege i de</w:t>
            </w:r>
            <w:r w:rsidR="004C325B" w:rsidRPr="00A6428B">
              <w:rPr>
                <w:rFonts w:ascii="Roboto Light" w:hAnsi="Roboto Light"/>
              </w:rPr>
              <w:t>n</w:t>
            </w:r>
            <w:r w:rsidRPr="00A6428B">
              <w:rPr>
                <w:rFonts w:ascii="Roboto Light" w:hAnsi="Roboto Light"/>
              </w:rPr>
              <w:t xml:space="preserve"> norske marknaden og inngår i leverandøren sitt ordinære sortiment. </w:t>
            </w:r>
          </w:p>
        </w:tc>
        <w:tc>
          <w:tcPr>
            <w:tcW w:w="738" w:type="dxa"/>
          </w:tcPr>
          <w:p w14:paraId="64882403"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6FD12A78" w14:textId="77777777" w:rsidR="004C0368" w:rsidRPr="00A6428B" w:rsidRDefault="004C0368" w:rsidP="004C0368">
            <w:pPr>
              <w:spacing w:line="276" w:lineRule="auto"/>
              <w:jc w:val="center"/>
              <w:rPr>
                <w:rFonts w:ascii="Roboto Light" w:hAnsi="Roboto Light"/>
              </w:rPr>
            </w:pPr>
          </w:p>
          <w:p w14:paraId="2F536148" w14:textId="77777777" w:rsidR="00B94538" w:rsidRPr="00A6428B" w:rsidRDefault="00B94538" w:rsidP="003404B7">
            <w:pPr>
              <w:spacing w:line="276" w:lineRule="auto"/>
              <w:jc w:val="center"/>
              <w:rPr>
                <w:rFonts w:ascii="Roboto Light" w:hAnsi="Roboto Light"/>
              </w:rPr>
            </w:pPr>
          </w:p>
        </w:tc>
      </w:tr>
      <w:tr w:rsidR="00B94538" w:rsidRPr="00A6428B" w14:paraId="4829A9A5" w14:textId="484FDE93" w:rsidTr="00565ABB">
        <w:tblPrEx>
          <w:tblLook w:val="01E0" w:firstRow="1" w:lastRow="1" w:firstColumn="1" w:lastColumn="1" w:noHBand="0" w:noVBand="0"/>
        </w:tblPrEx>
        <w:trPr>
          <w:trHeight w:val="1500"/>
        </w:trPr>
        <w:tc>
          <w:tcPr>
            <w:tcW w:w="959" w:type="dxa"/>
          </w:tcPr>
          <w:p w14:paraId="3812A19F"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3DCF2954" w14:textId="77777777" w:rsidR="00B94538" w:rsidRPr="00A6428B" w:rsidRDefault="00B94538" w:rsidP="005A0C96">
            <w:pPr>
              <w:spacing w:line="276" w:lineRule="auto"/>
              <w:rPr>
                <w:rFonts w:ascii="Roboto Light" w:hAnsi="Roboto Light"/>
              </w:rPr>
            </w:pPr>
            <w:r w:rsidRPr="00A6428B">
              <w:rPr>
                <w:rFonts w:ascii="Roboto Light" w:hAnsi="Roboto Light"/>
              </w:rPr>
              <w:t xml:space="preserve">Produkt, maskinvare og programvare med kjend dato for </w:t>
            </w:r>
            <w:proofErr w:type="spellStart"/>
            <w:r w:rsidRPr="00A6428B">
              <w:rPr>
                <w:rFonts w:ascii="Roboto Light" w:hAnsi="Roboto Light"/>
              </w:rPr>
              <w:t>utfasing</w:t>
            </w:r>
            <w:proofErr w:type="spellEnd"/>
            <w:r w:rsidRPr="00A6428B">
              <w:rPr>
                <w:rFonts w:ascii="Roboto Light" w:hAnsi="Roboto Light"/>
              </w:rPr>
              <w:t xml:space="preserve"> (end </w:t>
            </w:r>
            <w:proofErr w:type="spellStart"/>
            <w:r w:rsidRPr="00A6428B">
              <w:rPr>
                <w:rFonts w:ascii="Roboto Light" w:hAnsi="Roboto Light"/>
              </w:rPr>
              <w:t>of</w:t>
            </w:r>
            <w:proofErr w:type="spellEnd"/>
            <w:r w:rsidRPr="00A6428B">
              <w:rPr>
                <w:rFonts w:ascii="Roboto Light" w:hAnsi="Roboto Light"/>
              </w:rPr>
              <w:t xml:space="preserve"> </w:t>
            </w:r>
            <w:proofErr w:type="spellStart"/>
            <w:r w:rsidRPr="00A6428B">
              <w:rPr>
                <w:rFonts w:ascii="Roboto Light" w:hAnsi="Roboto Light"/>
              </w:rPr>
              <w:t>life</w:t>
            </w:r>
            <w:proofErr w:type="spellEnd"/>
            <w:r w:rsidRPr="00A6428B">
              <w:rPr>
                <w:rFonts w:ascii="Roboto Light" w:hAnsi="Roboto Light"/>
              </w:rPr>
              <w:t>) vert ikkje aksepterte. Reserve- og erstatningsdelar til levert utstyr skal vere tilgjengelege i minimum 10 år. Krava gjeld på det tidspunktet produkta vert bestilte til byggeplass.</w:t>
            </w:r>
          </w:p>
        </w:tc>
        <w:tc>
          <w:tcPr>
            <w:tcW w:w="738" w:type="dxa"/>
          </w:tcPr>
          <w:p w14:paraId="4F7149D1"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17C0284E" w14:textId="77777777" w:rsidR="00B94538" w:rsidRPr="00A6428B" w:rsidRDefault="00B94538" w:rsidP="005A0C96">
            <w:pPr>
              <w:spacing w:line="276" w:lineRule="auto"/>
              <w:rPr>
                <w:rFonts w:ascii="Roboto Light" w:hAnsi="Roboto Light"/>
              </w:rPr>
            </w:pPr>
          </w:p>
          <w:p w14:paraId="3B1A9135" w14:textId="77777777" w:rsidR="004C0368" w:rsidRPr="00A6428B" w:rsidRDefault="004C0368" w:rsidP="003404B7">
            <w:pPr>
              <w:spacing w:line="276" w:lineRule="auto"/>
              <w:jc w:val="center"/>
              <w:rPr>
                <w:rFonts w:ascii="Roboto Light" w:hAnsi="Roboto Light"/>
              </w:rPr>
            </w:pPr>
          </w:p>
        </w:tc>
      </w:tr>
      <w:tr w:rsidR="00B94538" w:rsidRPr="00A6428B" w14:paraId="354C9A29" w14:textId="4E19FAC7" w:rsidTr="00565ABB">
        <w:tblPrEx>
          <w:tblLook w:val="01E0" w:firstRow="1" w:lastRow="1" w:firstColumn="1" w:lastColumn="1" w:noHBand="0" w:noVBand="0"/>
        </w:tblPrEx>
        <w:trPr>
          <w:trHeight w:val="1131"/>
        </w:trPr>
        <w:tc>
          <w:tcPr>
            <w:tcW w:w="959" w:type="dxa"/>
          </w:tcPr>
          <w:p w14:paraId="015E0D2A"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102BBF28" w14:textId="03A03AA0" w:rsidR="00B94538" w:rsidRPr="00A6428B" w:rsidRDefault="00B94538" w:rsidP="005A0C96">
            <w:pPr>
              <w:spacing w:line="276" w:lineRule="auto"/>
              <w:rPr>
                <w:rFonts w:ascii="Roboto Light" w:hAnsi="Roboto Light"/>
              </w:rPr>
            </w:pPr>
            <w:r w:rsidRPr="00A6428B">
              <w:rPr>
                <w:rFonts w:ascii="Roboto Light" w:hAnsi="Roboto Light"/>
              </w:rPr>
              <w:t xml:space="preserve">Arbeidet skal bli gjort på eksisterande tilgangssystem på bygga som er ARX, Lenel og Salto. Leverandør må </w:t>
            </w:r>
            <w:r w:rsidR="00904717">
              <w:rPr>
                <w:rFonts w:ascii="Roboto Light" w:hAnsi="Roboto Light"/>
              </w:rPr>
              <w:t xml:space="preserve">vere sertifisert </w:t>
            </w:r>
            <w:r w:rsidRPr="00A6428B">
              <w:rPr>
                <w:rFonts w:ascii="Roboto Light" w:hAnsi="Roboto Light"/>
              </w:rPr>
              <w:t xml:space="preserve">på minimum eitt av desse tre systema. </w:t>
            </w:r>
          </w:p>
        </w:tc>
        <w:tc>
          <w:tcPr>
            <w:tcW w:w="738" w:type="dxa"/>
          </w:tcPr>
          <w:p w14:paraId="79510C2A"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7DC73882" w14:textId="77777777" w:rsidR="004C0368" w:rsidRPr="00A6428B" w:rsidRDefault="004C0368" w:rsidP="004C0368">
            <w:pPr>
              <w:spacing w:line="276" w:lineRule="auto"/>
              <w:jc w:val="center"/>
              <w:rPr>
                <w:rFonts w:ascii="Roboto Light" w:hAnsi="Roboto Light"/>
              </w:rPr>
            </w:pPr>
          </w:p>
          <w:p w14:paraId="55B68E64" w14:textId="77777777" w:rsidR="00B94538" w:rsidRPr="00A6428B" w:rsidRDefault="00B94538" w:rsidP="003404B7">
            <w:pPr>
              <w:spacing w:line="276" w:lineRule="auto"/>
              <w:jc w:val="center"/>
              <w:rPr>
                <w:rFonts w:ascii="Roboto Light" w:hAnsi="Roboto Light"/>
              </w:rPr>
            </w:pPr>
          </w:p>
        </w:tc>
      </w:tr>
      <w:tr w:rsidR="00B94538" w:rsidRPr="00A6428B" w14:paraId="5E2A5423" w14:textId="6EFE3E43" w:rsidTr="00565ABB">
        <w:tblPrEx>
          <w:tblLook w:val="01E0" w:firstRow="1" w:lastRow="1" w:firstColumn="1" w:lastColumn="1" w:noHBand="0" w:noVBand="0"/>
        </w:tblPrEx>
        <w:trPr>
          <w:trHeight w:val="414"/>
        </w:trPr>
        <w:tc>
          <w:tcPr>
            <w:tcW w:w="959" w:type="dxa"/>
          </w:tcPr>
          <w:p w14:paraId="56C2F288" w14:textId="77777777" w:rsidR="00B94538" w:rsidRPr="00A6428B" w:rsidRDefault="00B94538" w:rsidP="000E4AEA">
            <w:pPr>
              <w:pStyle w:val="Listeavsnitt"/>
              <w:numPr>
                <w:ilvl w:val="0"/>
                <w:numId w:val="21"/>
              </w:numPr>
              <w:spacing w:line="276" w:lineRule="auto"/>
              <w:ind w:left="312"/>
              <w:rPr>
                <w:rFonts w:ascii="Roboto Light" w:hAnsi="Roboto Light"/>
              </w:rPr>
            </w:pPr>
          </w:p>
        </w:tc>
        <w:tc>
          <w:tcPr>
            <w:tcW w:w="7087" w:type="dxa"/>
          </w:tcPr>
          <w:p w14:paraId="0FDF2ADE" w14:textId="77777777" w:rsidR="00B94538" w:rsidRPr="00A6428B" w:rsidRDefault="00B94538" w:rsidP="005A0C96">
            <w:pPr>
              <w:spacing w:line="276" w:lineRule="auto"/>
              <w:rPr>
                <w:rFonts w:ascii="Roboto Light" w:hAnsi="Roboto Light"/>
              </w:rPr>
            </w:pPr>
            <w:r w:rsidRPr="00A6428B">
              <w:rPr>
                <w:rFonts w:ascii="Roboto Light" w:hAnsi="Roboto Light"/>
              </w:rPr>
              <w:t xml:space="preserve">Leverte system skal kunne driftast (fjernstyrast) frå sentral server </w:t>
            </w:r>
          </w:p>
        </w:tc>
        <w:tc>
          <w:tcPr>
            <w:tcW w:w="738" w:type="dxa"/>
          </w:tcPr>
          <w:p w14:paraId="7F7C49DB" w14:textId="77777777" w:rsidR="00B94538" w:rsidRPr="00A6428B" w:rsidRDefault="00B94538"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61316835" w14:textId="77777777" w:rsidR="004C0368" w:rsidRPr="00A6428B" w:rsidRDefault="004C0368" w:rsidP="004C0368">
            <w:pPr>
              <w:spacing w:line="276" w:lineRule="auto"/>
              <w:jc w:val="center"/>
              <w:rPr>
                <w:rFonts w:ascii="Roboto Light" w:hAnsi="Roboto Light"/>
              </w:rPr>
            </w:pPr>
          </w:p>
          <w:p w14:paraId="2AA78588" w14:textId="77777777" w:rsidR="00B94538" w:rsidRPr="00A6428B" w:rsidRDefault="00B94538" w:rsidP="003404B7">
            <w:pPr>
              <w:spacing w:line="276" w:lineRule="auto"/>
              <w:jc w:val="center"/>
              <w:rPr>
                <w:rFonts w:ascii="Roboto Light" w:hAnsi="Roboto Light"/>
              </w:rPr>
            </w:pPr>
          </w:p>
        </w:tc>
      </w:tr>
      <w:tr w:rsidR="00726197" w:rsidRPr="00A6428B" w14:paraId="667DEB20" w14:textId="77777777" w:rsidTr="00540139">
        <w:tblPrEx>
          <w:tblLook w:val="01E0" w:firstRow="1" w:lastRow="1" w:firstColumn="1" w:lastColumn="1" w:noHBand="0" w:noVBand="0"/>
        </w:tblPrEx>
        <w:trPr>
          <w:trHeight w:val="812"/>
        </w:trPr>
        <w:tc>
          <w:tcPr>
            <w:tcW w:w="959" w:type="dxa"/>
          </w:tcPr>
          <w:p w14:paraId="0373E9E4" w14:textId="77777777" w:rsidR="00726197" w:rsidRPr="00A6428B" w:rsidRDefault="00726197" w:rsidP="000E4AEA">
            <w:pPr>
              <w:pStyle w:val="Listeavsnitt"/>
              <w:numPr>
                <w:ilvl w:val="0"/>
                <w:numId w:val="21"/>
              </w:numPr>
              <w:spacing w:line="276" w:lineRule="auto"/>
              <w:ind w:left="312"/>
              <w:rPr>
                <w:rFonts w:ascii="Roboto Light" w:hAnsi="Roboto Light"/>
              </w:rPr>
            </w:pPr>
          </w:p>
        </w:tc>
        <w:tc>
          <w:tcPr>
            <w:tcW w:w="7087" w:type="dxa"/>
          </w:tcPr>
          <w:p w14:paraId="10E088DA" w14:textId="1B3ECC93" w:rsidR="00726197" w:rsidRPr="00A6428B" w:rsidRDefault="004A19F2" w:rsidP="005A0C96">
            <w:pPr>
              <w:spacing w:line="276" w:lineRule="auto"/>
              <w:rPr>
                <w:rFonts w:ascii="Roboto Light" w:hAnsi="Roboto Light"/>
              </w:rPr>
            </w:pPr>
            <w:r w:rsidRPr="00A6428B">
              <w:rPr>
                <w:rFonts w:ascii="Roboto Light" w:hAnsi="Roboto Light"/>
                <w:lang w:eastAsia="nb-NO"/>
              </w:rPr>
              <w:t>Leverandøren skal organisere oppdraga på ein slik måte at det til kvar tid er ein norskspråkleg ansvarshavande til stades på arbeidsstaden.</w:t>
            </w:r>
          </w:p>
        </w:tc>
        <w:tc>
          <w:tcPr>
            <w:tcW w:w="738" w:type="dxa"/>
          </w:tcPr>
          <w:p w14:paraId="10EECF71" w14:textId="1909DB07" w:rsidR="00726197" w:rsidRPr="00A6428B" w:rsidRDefault="00793FE7"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3498D707" w14:textId="77777777" w:rsidR="00726197" w:rsidRPr="00A6428B" w:rsidRDefault="00726197" w:rsidP="004C0368">
            <w:pPr>
              <w:spacing w:line="276" w:lineRule="auto"/>
              <w:jc w:val="center"/>
              <w:rPr>
                <w:rFonts w:ascii="Roboto Light" w:hAnsi="Roboto Light"/>
              </w:rPr>
            </w:pPr>
          </w:p>
        </w:tc>
      </w:tr>
      <w:tr w:rsidR="00726197" w:rsidRPr="00A6428B" w14:paraId="5B2CF87B" w14:textId="77777777" w:rsidTr="00540139">
        <w:tblPrEx>
          <w:tblLook w:val="01E0" w:firstRow="1" w:lastRow="1" w:firstColumn="1" w:lastColumn="1" w:noHBand="0" w:noVBand="0"/>
        </w:tblPrEx>
        <w:trPr>
          <w:trHeight w:val="510"/>
        </w:trPr>
        <w:tc>
          <w:tcPr>
            <w:tcW w:w="959" w:type="dxa"/>
          </w:tcPr>
          <w:p w14:paraId="1CFF9585" w14:textId="77777777" w:rsidR="00726197" w:rsidRPr="00A6428B" w:rsidRDefault="00726197" w:rsidP="000E4AEA">
            <w:pPr>
              <w:pStyle w:val="Listeavsnitt"/>
              <w:numPr>
                <w:ilvl w:val="0"/>
                <w:numId w:val="21"/>
              </w:numPr>
              <w:spacing w:line="276" w:lineRule="auto"/>
              <w:ind w:left="312"/>
              <w:rPr>
                <w:rFonts w:ascii="Roboto Light" w:hAnsi="Roboto Light"/>
              </w:rPr>
            </w:pPr>
          </w:p>
        </w:tc>
        <w:tc>
          <w:tcPr>
            <w:tcW w:w="7087" w:type="dxa"/>
          </w:tcPr>
          <w:p w14:paraId="1417DCF2" w14:textId="5B233204" w:rsidR="00726197" w:rsidRPr="00A6428B" w:rsidRDefault="00564525" w:rsidP="005A0C96">
            <w:pPr>
              <w:spacing w:line="276" w:lineRule="auto"/>
              <w:rPr>
                <w:rFonts w:ascii="Roboto Light" w:hAnsi="Roboto Light"/>
              </w:rPr>
            </w:pPr>
            <w:r w:rsidRPr="00A6428B">
              <w:rPr>
                <w:rFonts w:ascii="Roboto Light" w:hAnsi="Roboto Light"/>
                <w:lang w:eastAsia="nb-NO"/>
              </w:rPr>
              <w:t>Arbeid utført av lærlingar skal vere utført under rettleiing av fagarbeidar</w:t>
            </w:r>
          </w:p>
        </w:tc>
        <w:tc>
          <w:tcPr>
            <w:tcW w:w="738" w:type="dxa"/>
          </w:tcPr>
          <w:p w14:paraId="7283EA48" w14:textId="2A2466C6" w:rsidR="00726197" w:rsidRPr="00A6428B" w:rsidRDefault="00793FE7"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49BFB91A" w14:textId="77777777" w:rsidR="00726197" w:rsidRPr="00A6428B" w:rsidRDefault="00726197" w:rsidP="004C0368">
            <w:pPr>
              <w:spacing w:line="276" w:lineRule="auto"/>
              <w:jc w:val="center"/>
              <w:rPr>
                <w:rFonts w:ascii="Roboto Light" w:hAnsi="Roboto Light"/>
              </w:rPr>
            </w:pPr>
          </w:p>
        </w:tc>
      </w:tr>
      <w:tr w:rsidR="00726197" w:rsidRPr="00A6428B" w14:paraId="3314AF05" w14:textId="77777777" w:rsidTr="00565ABB">
        <w:tblPrEx>
          <w:tblLook w:val="01E0" w:firstRow="1" w:lastRow="1" w:firstColumn="1" w:lastColumn="1" w:noHBand="0" w:noVBand="0"/>
        </w:tblPrEx>
        <w:trPr>
          <w:trHeight w:val="414"/>
        </w:trPr>
        <w:tc>
          <w:tcPr>
            <w:tcW w:w="959" w:type="dxa"/>
          </w:tcPr>
          <w:p w14:paraId="325C5B59" w14:textId="77777777" w:rsidR="00726197" w:rsidRPr="00A6428B" w:rsidRDefault="00726197" w:rsidP="000E4AEA">
            <w:pPr>
              <w:pStyle w:val="Listeavsnitt"/>
              <w:numPr>
                <w:ilvl w:val="0"/>
                <w:numId w:val="21"/>
              </w:numPr>
              <w:spacing w:line="276" w:lineRule="auto"/>
              <w:ind w:left="312"/>
              <w:rPr>
                <w:rFonts w:ascii="Roboto Light" w:hAnsi="Roboto Light"/>
              </w:rPr>
            </w:pPr>
          </w:p>
        </w:tc>
        <w:tc>
          <w:tcPr>
            <w:tcW w:w="7087" w:type="dxa"/>
          </w:tcPr>
          <w:p w14:paraId="1C293C07" w14:textId="1AF30B5E" w:rsidR="00726197" w:rsidRPr="00A6428B" w:rsidRDefault="00E81428" w:rsidP="005A0C96">
            <w:pPr>
              <w:spacing w:line="276" w:lineRule="auto"/>
              <w:rPr>
                <w:rFonts w:ascii="Roboto Light" w:hAnsi="Roboto Light"/>
              </w:rPr>
            </w:pPr>
            <w:r w:rsidRPr="00A6428B">
              <w:rPr>
                <w:rFonts w:ascii="Roboto Light" w:hAnsi="Roboto Light"/>
              </w:rPr>
              <w:t>Partane forpliktar seg til gjensidig å informere kvarandre om forhold som har eller kan få betydning for utføringa av oppdraget. Dette omfattar mellom anna endringar i bemanning/kapasitet, samt endringar i kontaktinformasjon (inkludert kontaktpersonar og e</w:t>
            </w:r>
            <w:r w:rsidRPr="00A6428B">
              <w:rPr>
                <w:rFonts w:ascii="Roboto Light" w:hAnsi="Roboto Light"/>
              </w:rPr>
              <w:noBreakHyphen/>
              <w:t>post/telefonnummer for bestilling).</w:t>
            </w:r>
          </w:p>
        </w:tc>
        <w:tc>
          <w:tcPr>
            <w:tcW w:w="738" w:type="dxa"/>
          </w:tcPr>
          <w:p w14:paraId="74F09216" w14:textId="51877B7E" w:rsidR="00726197" w:rsidRPr="00A6428B" w:rsidRDefault="00793FE7"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4C214303" w14:textId="77777777" w:rsidR="00726197" w:rsidRPr="00A6428B" w:rsidRDefault="00726197" w:rsidP="004C0368">
            <w:pPr>
              <w:spacing w:line="276" w:lineRule="auto"/>
              <w:jc w:val="center"/>
              <w:rPr>
                <w:rFonts w:ascii="Roboto Light" w:hAnsi="Roboto Light"/>
              </w:rPr>
            </w:pPr>
          </w:p>
        </w:tc>
      </w:tr>
      <w:tr w:rsidR="00726197" w:rsidRPr="00A6428B" w14:paraId="1753E640" w14:textId="77777777" w:rsidTr="00565ABB">
        <w:tblPrEx>
          <w:tblLook w:val="01E0" w:firstRow="1" w:lastRow="1" w:firstColumn="1" w:lastColumn="1" w:noHBand="0" w:noVBand="0"/>
        </w:tblPrEx>
        <w:trPr>
          <w:trHeight w:val="414"/>
        </w:trPr>
        <w:tc>
          <w:tcPr>
            <w:tcW w:w="959" w:type="dxa"/>
          </w:tcPr>
          <w:p w14:paraId="04BD2E7F" w14:textId="77777777" w:rsidR="00726197" w:rsidRPr="00A6428B" w:rsidRDefault="00726197" w:rsidP="000E4AEA">
            <w:pPr>
              <w:pStyle w:val="Listeavsnitt"/>
              <w:numPr>
                <w:ilvl w:val="0"/>
                <w:numId w:val="21"/>
              </w:numPr>
              <w:spacing w:line="276" w:lineRule="auto"/>
              <w:ind w:left="312"/>
              <w:rPr>
                <w:rFonts w:ascii="Roboto Light" w:hAnsi="Roboto Light"/>
              </w:rPr>
            </w:pPr>
          </w:p>
        </w:tc>
        <w:tc>
          <w:tcPr>
            <w:tcW w:w="7087" w:type="dxa"/>
          </w:tcPr>
          <w:p w14:paraId="15DE93D2" w14:textId="77777777" w:rsidR="00540139" w:rsidRPr="00A6428B" w:rsidRDefault="00540139" w:rsidP="00540139">
            <w:pPr>
              <w:spacing w:line="300" w:lineRule="atLeast"/>
              <w:ind w:right="-65"/>
              <w:rPr>
                <w:rFonts w:ascii="Roboto Light" w:hAnsi="Roboto Light"/>
              </w:rPr>
            </w:pPr>
            <w:r w:rsidRPr="00A6428B">
              <w:rPr>
                <w:rFonts w:ascii="Roboto Light" w:hAnsi="Roboto Light"/>
              </w:rPr>
              <w:t>Oppdragsgjevar sitt fagpersonell skal på førespurnad bli orientert om tekniske nyvinningar og forbetringar av betydning innan faget, til dømes gjennom kurs eller informasjonsmateriale.</w:t>
            </w:r>
          </w:p>
          <w:p w14:paraId="16D9AC18" w14:textId="77777777" w:rsidR="00540139" w:rsidRPr="00A6428B" w:rsidRDefault="00540139" w:rsidP="00540139">
            <w:pPr>
              <w:spacing w:line="300" w:lineRule="atLeast"/>
              <w:ind w:right="-65"/>
              <w:rPr>
                <w:rFonts w:ascii="Roboto Light" w:hAnsi="Roboto Light"/>
              </w:rPr>
            </w:pPr>
          </w:p>
          <w:p w14:paraId="49192E66" w14:textId="77777777" w:rsidR="00726197" w:rsidRPr="00A6428B" w:rsidRDefault="00540139" w:rsidP="00540139">
            <w:pPr>
              <w:spacing w:line="276" w:lineRule="auto"/>
              <w:rPr>
                <w:rFonts w:ascii="Roboto Light" w:hAnsi="Roboto Light"/>
              </w:rPr>
            </w:pPr>
            <w:r w:rsidRPr="00A6428B">
              <w:rPr>
                <w:rFonts w:ascii="Roboto Light" w:hAnsi="Roboto Light"/>
              </w:rPr>
              <w:t>Leverandøren skal på førespurnad kunne halde kurs for oppdragsgjevar. Kurs blir dekte etter antal timar.</w:t>
            </w:r>
          </w:p>
          <w:p w14:paraId="68AD8158" w14:textId="37ABDAAA" w:rsidR="0061712E" w:rsidRPr="00A6428B" w:rsidRDefault="0061712E" w:rsidP="00540139">
            <w:pPr>
              <w:spacing w:line="276" w:lineRule="auto"/>
              <w:rPr>
                <w:rFonts w:ascii="Roboto Light" w:hAnsi="Roboto Light"/>
              </w:rPr>
            </w:pPr>
          </w:p>
        </w:tc>
        <w:tc>
          <w:tcPr>
            <w:tcW w:w="738" w:type="dxa"/>
          </w:tcPr>
          <w:p w14:paraId="63480A8C" w14:textId="55996824" w:rsidR="00726197" w:rsidRPr="00A6428B" w:rsidRDefault="00793FE7" w:rsidP="005A0C96">
            <w:pPr>
              <w:spacing w:line="276" w:lineRule="auto"/>
              <w:rPr>
                <w:rFonts w:ascii="Roboto Light" w:hAnsi="Roboto Light"/>
              </w:rPr>
            </w:pPr>
            <w:r w:rsidRPr="00A6428B">
              <w:rPr>
                <w:rFonts w:ascii="Roboto Light" w:hAnsi="Roboto Light"/>
              </w:rPr>
              <w:t>A</w:t>
            </w:r>
          </w:p>
        </w:tc>
        <w:tc>
          <w:tcPr>
            <w:tcW w:w="1417" w:type="dxa"/>
            <w:shd w:val="clear" w:color="auto" w:fill="FFC000"/>
          </w:tcPr>
          <w:p w14:paraId="5DC9872E" w14:textId="77777777" w:rsidR="00726197" w:rsidRPr="00A6428B" w:rsidRDefault="00726197" w:rsidP="004C0368">
            <w:pPr>
              <w:spacing w:line="276" w:lineRule="auto"/>
              <w:jc w:val="center"/>
              <w:rPr>
                <w:rFonts w:ascii="Roboto Light" w:hAnsi="Roboto Light"/>
              </w:rPr>
            </w:pPr>
          </w:p>
        </w:tc>
      </w:tr>
      <w:tr w:rsidR="0061712E" w:rsidRPr="00A6428B" w14:paraId="383505DA" w14:textId="77777777" w:rsidTr="0061712E">
        <w:tblPrEx>
          <w:tblLook w:val="01E0" w:firstRow="1" w:lastRow="1" w:firstColumn="1" w:lastColumn="1" w:noHBand="0" w:noVBand="0"/>
        </w:tblPrEx>
        <w:trPr>
          <w:trHeight w:val="1042"/>
        </w:trPr>
        <w:tc>
          <w:tcPr>
            <w:tcW w:w="959" w:type="dxa"/>
          </w:tcPr>
          <w:p w14:paraId="0EB1F113" w14:textId="77777777" w:rsidR="0061712E" w:rsidRPr="00A6428B" w:rsidRDefault="0061712E" w:rsidP="0061712E">
            <w:pPr>
              <w:pStyle w:val="Listeavsnitt"/>
              <w:numPr>
                <w:ilvl w:val="0"/>
                <w:numId w:val="21"/>
              </w:numPr>
              <w:spacing w:line="276" w:lineRule="auto"/>
              <w:ind w:left="312"/>
              <w:rPr>
                <w:rFonts w:ascii="Roboto Light" w:hAnsi="Roboto Light"/>
              </w:rPr>
            </w:pPr>
          </w:p>
        </w:tc>
        <w:tc>
          <w:tcPr>
            <w:tcW w:w="7087" w:type="dxa"/>
          </w:tcPr>
          <w:p w14:paraId="6B95D8F0" w14:textId="77777777" w:rsidR="0061712E" w:rsidRPr="00A6428B" w:rsidRDefault="0061712E" w:rsidP="0061712E">
            <w:pPr>
              <w:spacing w:line="300" w:lineRule="atLeast"/>
              <w:ind w:right="-65"/>
              <w:rPr>
                <w:rFonts w:ascii="Roboto Light" w:hAnsi="Roboto Light"/>
                <w:b/>
                <w:bCs/>
              </w:rPr>
            </w:pPr>
            <w:r w:rsidRPr="00A6428B">
              <w:rPr>
                <w:rFonts w:ascii="Roboto Light" w:hAnsi="Roboto Light"/>
                <w:b/>
                <w:bCs/>
              </w:rPr>
              <w:t>Krav til GDPR</w:t>
            </w:r>
          </w:p>
          <w:p w14:paraId="5B7A266A" w14:textId="6EB0584F" w:rsidR="0061712E" w:rsidRPr="00A6428B" w:rsidRDefault="0061712E" w:rsidP="0061712E">
            <w:pPr>
              <w:spacing w:line="300" w:lineRule="atLeast"/>
              <w:ind w:right="-65"/>
              <w:rPr>
                <w:rFonts w:ascii="Roboto Light" w:hAnsi="Roboto Light"/>
              </w:rPr>
            </w:pPr>
            <w:r w:rsidRPr="00A6428B">
              <w:rPr>
                <w:rFonts w:ascii="Roboto Light" w:hAnsi="Roboto Light"/>
              </w:rPr>
              <w:t>Leverandøren skal ha kompetanse på personvernregelverket (GDPR) knytt til montering, drift og service av kameraovervakingsløysingar</w:t>
            </w:r>
          </w:p>
        </w:tc>
        <w:tc>
          <w:tcPr>
            <w:tcW w:w="738" w:type="dxa"/>
          </w:tcPr>
          <w:p w14:paraId="78209968" w14:textId="112BEA6E" w:rsidR="0061712E" w:rsidRPr="00A6428B" w:rsidRDefault="0061712E" w:rsidP="0061712E">
            <w:pPr>
              <w:spacing w:line="276" w:lineRule="auto"/>
              <w:rPr>
                <w:rFonts w:ascii="Roboto Light" w:hAnsi="Roboto Light"/>
              </w:rPr>
            </w:pPr>
            <w:r w:rsidRPr="00A6428B">
              <w:rPr>
                <w:rFonts w:ascii="Roboto Light" w:hAnsi="Roboto Light"/>
              </w:rPr>
              <w:t>A</w:t>
            </w:r>
          </w:p>
        </w:tc>
        <w:tc>
          <w:tcPr>
            <w:tcW w:w="1417" w:type="dxa"/>
            <w:shd w:val="clear" w:color="auto" w:fill="FFC000"/>
          </w:tcPr>
          <w:p w14:paraId="15AA1003" w14:textId="77777777" w:rsidR="0061712E" w:rsidRPr="00A6428B" w:rsidRDefault="0061712E" w:rsidP="0061712E">
            <w:pPr>
              <w:spacing w:line="276" w:lineRule="auto"/>
              <w:jc w:val="center"/>
              <w:rPr>
                <w:rFonts w:ascii="Roboto Light" w:hAnsi="Roboto Light"/>
              </w:rPr>
            </w:pPr>
          </w:p>
        </w:tc>
      </w:tr>
    </w:tbl>
    <w:p w14:paraId="18738F48" w14:textId="77777777" w:rsidR="00D8254B" w:rsidRPr="00A6428B" w:rsidRDefault="00D8254B" w:rsidP="00D8254B">
      <w:pPr>
        <w:pStyle w:val="Overskrift2Innkjp"/>
        <w:numPr>
          <w:ilvl w:val="0"/>
          <w:numId w:val="0"/>
        </w:numPr>
        <w:ind w:left="357"/>
      </w:pPr>
    </w:p>
    <w:p w14:paraId="13545982" w14:textId="0F6FD827" w:rsidR="00D8254B" w:rsidRPr="00A6428B" w:rsidRDefault="00D8254B" w:rsidP="00D8254B">
      <w:pPr>
        <w:pStyle w:val="Overskrift2Innkjp"/>
      </w:pPr>
      <w:r w:rsidRPr="00A6428B">
        <w:t>Krav til FDVU – leveranse (Forvaltning, drift</w:t>
      </w:r>
      <w:r w:rsidR="00441A07" w:rsidRPr="00A6428B">
        <w:t xml:space="preserve">, </w:t>
      </w:r>
      <w:r w:rsidRPr="00A6428B">
        <w:t>vedlikehald</w:t>
      </w:r>
      <w:r w:rsidR="00441A07" w:rsidRPr="00A6428B">
        <w:t xml:space="preserve"> og utvikling</w:t>
      </w:r>
      <w:r w:rsidRPr="00A6428B">
        <w:t>)</w:t>
      </w:r>
    </w:p>
    <w:p w14:paraId="25FA7EC2" w14:textId="77777777" w:rsidR="00D8254B" w:rsidRPr="00A6428B" w:rsidRDefault="00D8254B" w:rsidP="00D8254B">
      <w:pPr>
        <w:pStyle w:val="Overskrift2Innkjp"/>
        <w:numPr>
          <w:ilvl w:val="0"/>
          <w:numId w:val="0"/>
        </w:num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738"/>
        <w:gridCol w:w="1417"/>
      </w:tblGrid>
      <w:tr w:rsidR="00710C41" w:rsidRPr="00A6428B" w14:paraId="67DFBA72" w14:textId="6E32779C" w:rsidTr="00565ABB">
        <w:trPr>
          <w:trHeight w:val="448"/>
          <w:tblHeader/>
        </w:trPr>
        <w:tc>
          <w:tcPr>
            <w:tcW w:w="959" w:type="dxa"/>
            <w:tcBorders>
              <w:right w:val="single" w:sz="4" w:space="0" w:color="auto"/>
            </w:tcBorders>
            <w:shd w:val="clear" w:color="auto" w:fill="C0C0C0"/>
            <w:vAlign w:val="center"/>
          </w:tcPr>
          <w:p w14:paraId="15DDAA9A" w14:textId="77777777" w:rsidR="00710C41" w:rsidRPr="00A6428B" w:rsidRDefault="00710C41" w:rsidP="00710C41">
            <w:r w:rsidRPr="00A6428B">
              <w:t>Krav nr.</w:t>
            </w:r>
          </w:p>
        </w:tc>
        <w:tc>
          <w:tcPr>
            <w:tcW w:w="7087" w:type="dxa"/>
            <w:tcBorders>
              <w:left w:val="single" w:sz="4" w:space="0" w:color="auto"/>
              <w:right w:val="single" w:sz="4" w:space="0" w:color="auto"/>
            </w:tcBorders>
            <w:shd w:val="clear" w:color="auto" w:fill="C0C0C0"/>
            <w:vAlign w:val="center"/>
          </w:tcPr>
          <w:p w14:paraId="73E68C6A" w14:textId="77777777" w:rsidR="00710C41" w:rsidRPr="00A6428B" w:rsidRDefault="00710C41" w:rsidP="00710C41">
            <w:r w:rsidRPr="00A6428B">
              <w:t>Oppdragsgjevar sitt krav</w:t>
            </w:r>
          </w:p>
        </w:tc>
        <w:tc>
          <w:tcPr>
            <w:tcW w:w="738" w:type="dxa"/>
            <w:tcBorders>
              <w:left w:val="single" w:sz="4" w:space="0" w:color="auto"/>
            </w:tcBorders>
            <w:shd w:val="clear" w:color="auto" w:fill="C0C0C0"/>
            <w:vAlign w:val="center"/>
          </w:tcPr>
          <w:p w14:paraId="6EA5C0BB" w14:textId="77777777" w:rsidR="00710C41" w:rsidRPr="00A6428B" w:rsidRDefault="00710C41" w:rsidP="00710C41">
            <w:r w:rsidRPr="00A6428B">
              <w:t xml:space="preserve">Kravtype </w:t>
            </w:r>
          </w:p>
        </w:tc>
        <w:tc>
          <w:tcPr>
            <w:tcW w:w="1417" w:type="dxa"/>
            <w:tcBorders>
              <w:left w:val="single" w:sz="4" w:space="0" w:color="auto"/>
            </w:tcBorders>
            <w:shd w:val="clear" w:color="auto" w:fill="C0C0C0"/>
          </w:tcPr>
          <w:p w14:paraId="212398CE" w14:textId="3315D11E" w:rsidR="00710C41" w:rsidRPr="00A6428B" w:rsidRDefault="004E5CC9" w:rsidP="00710C41">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r w:rsidR="00710C41" w:rsidRPr="00A6428B">
              <w:rPr>
                <w:rFonts w:ascii="Roboto Light" w:hAnsi="Roboto Light"/>
              </w:rPr>
              <w:t xml:space="preserve"> </w:t>
            </w:r>
          </w:p>
        </w:tc>
      </w:tr>
      <w:tr w:rsidR="00710C41" w:rsidRPr="00A6428B" w14:paraId="57779B6D" w14:textId="1C9A4298" w:rsidTr="0061712E">
        <w:tblPrEx>
          <w:tblLook w:val="01E0" w:firstRow="1" w:lastRow="1" w:firstColumn="1" w:lastColumn="1" w:noHBand="0" w:noVBand="0"/>
        </w:tblPrEx>
        <w:trPr>
          <w:trHeight w:val="2471"/>
        </w:trPr>
        <w:tc>
          <w:tcPr>
            <w:tcW w:w="959" w:type="dxa"/>
          </w:tcPr>
          <w:p w14:paraId="0D0092A4" w14:textId="77777777" w:rsidR="00710C41" w:rsidRPr="00A6428B" w:rsidRDefault="00710C41" w:rsidP="00710C41">
            <w:pPr>
              <w:pStyle w:val="Listeavsnitt"/>
              <w:numPr>
                <w:ilvl w:val="0"/>
                <w:numId w:val="21"/>
              </w:numPr>
              <w:ind w:left="312"/>
            </w:pPr>
          </w:p>
        </w:tc>
        <w:tc>
          <w:tcPr>
            <w:tcW w:w="7087" w:type="dxa"/>
          </w:tcPr>
          <w:p w14:paraId="6A064E47"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Generelle krav</w:t>
            </w:r>
          </w:p>
          <w:p w14:paraId="0EF5FC8C"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Leverandør skal levere nødvendig dokumentasjon for forvaltning, drift, vedlikehald og utvikling for bygningar i tråd med Vedlegg A2 Spesifikke krav FDVU-leveranse. </w:t>
            </w:r>
          </w:p>
          <w:p w14:paraId="0DE638EA" w14:textId="77777777" w:rsidR="00710C41" w:rsidRPr="00A6428B" w:rsidRDefault="00710C41" w:rsidP="00710C41">
            <w:pPr>
              <w:spacing w:line="276" w:lineRule="auto"/>
              <w:rPr>
                <w:rFonts w:ascii="Roboto Light" w:hAnsi="Roboto Light"/>
              </w:rPr>
            </w:pPr>
          </w:p>
          <w:p w14:paraId="5422295F"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Overlevert FDVU-dokumentasjon skal berre innehalde informasjon av faktisk prosjektert og levert anlegg/installasjon. </w:t>
            </w:r>
          </w:p>
        </w:tc>
        <w:tc>
          <w:tcPr>
            <w:tcW w:w="738" w:type="dxa"/>
          </w:tcPr>
          <w:p w14:paraId="3D99FC7A"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2670E7CF" w14:textId="77777777" w:rsidR="00710C41" w:rsidRPr="00A6428B" w:rsidRDefault="00710C41" w:rsidP="00710C41">
            <w:pPr>
              <w:spacing w:line="276" w:lineRule="auto"/>
              <w:jc w:val="center"/>
              <w:rPr>
                <w:rFonts w:ascii="Roboto Light" w:hAnsi="Roboto Light"/>
              </w:rPr>
            </w:pPr>
          </w:p>
          <w:p w14:paraId="2B3C343C" w14:textId="77777777" w:rsidR="00710C41" w:rsidRPr="00A6428B" w:rsidRDefault="00710C41" w:rsidP="00710C41">
            <w:pPr>
              <w:spacing w:line="276" w:lineRule="auto"/>
              <w:jc w:val="center"/>
              <w:rPr>
                <w:rFonts w:ascii="Roboto Light" w:hAnsi="Roboto Light"/>
              </w:rPr>
            </w:pPr>
          </w:p>
          <w:p w14:paraId="64F99297" w14:textId="77777777" w:rsidR="00710C41" w:rsidRPr="00A6428B" w:rsidRDefault="00710C41" w:rsidP="003404B7">
            <w:pPr>
              <w:spacing w:line="276" w:lineRule="auto"/>
              <w:jc w:val="center"/>
              <w:rPr>
                <w:rFonts w:ascii="Roboto Light" w:hAnsi="Roboto Light"/>
              </w:rPr>
            </w:pPr>
          </w:p>
        </w:tc>
      </w:tr>
      <w:tr w:rsidR="00710C41" w:rsidRPr="00A6428B" w14:paraId="3AA08DA8" w14:textId="5CDE93FB" w:rsidTr="00565ABB">
        <w:tblPrEx>
          <w:tblLook w:val="01E0" w:firstRow="1" w:lastRow="1" w:firstColumn="1" w:lastColumn="1" w:noHBand="0" w:noVBand="0"/>
        </w:tblPrEx>
        <w:trPr>
          <w:trHeight w:val="5306"/>
        </w:trPr>
        <w:tc>
          <w:tcPr>
            <w:tcW w:w="959" w:type="dxa"/>
          </w:tcPr>
          <w:p w14:paraId="22928CE6" w14:textId="77777777" w:rsidR="00710C41" w:rsidRPr="00A6428B" w:rsidRDefault="00710C41" w:rsidP="00710C41">
            <w:pPr>
              <w:pStyle w:val="Listeavsnitt"/>
              <w:numPr>
                <w:ilvl w:val="0"/>
                <w:numId w:val="21"/>
              </w:numPr>
              <w:ind w:left="312"/>
            </w:pPr>
          </w:p>
        </w:tc>
        <w:tc>
          <w:tcPr>
            <w:tcW w:w="7087" w:type="dxa"/>
          </w:tcPr>
          <w:p w14:paraId="6B342766"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 xml:space="preserve">Språk og opphavsrett </w:t>
            </w:r>
          </w:p>
          <w:p w14:paraId="4AD857B6"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All dokumentasjon skal vere på norsk eller sekundært eitt av dei skandinaviske språka. Dersom dette ikkje er mogleg, skal det varslast i forkant og godkjennast av oppdragsgjevar. Saman med varselet skal det leverast ei liste over kva komponentar/dokument som er omfatta av varselet, og informasjon om kva for eit språk dokumentasjonen vert levert på. </w:t>
            </w:r>
          </w:p>
          <w:p w14:paraId="68A9AB12" w14:textId="77777777" w:rsidR="00710C41" w:rsidRPr="00A6428B" w:rsidRDefault="00710C41" w:rsidP="00710C41">
            <w:pPr>
              <w:spacing w:line="276" w:lineRule="auto"/>
              <w:rPr>
                <w:rFonts w:ascii="Roboto Light" w:hAnsi="Roboto Light"/>
              </w:rPr>
            </w:pPr>
          </w:p>
          <w:p w14:paraId="5014B618"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Leverandøren er sjølv ansvarleg for at han har dei nødvendige rettane til FDVU-dokumentasjonen som vert overlevert til oppdragsgjevar. </w:t>
            </w:r>
          </w:p>
          <w:p w14:paraId="459A876B" w14:textId="77777777" w:rsidR="00710C41" w:rsidRPr="00A6428B" w:rsidRDefault="00710C41" w:rsidP="00710C41">
            <w:pPr>
              <w:spacing w:line="276" w:lineRule="auto"/>
              <w:rPr>
                <w:rFonts w:ascii="Roboto Light" w:hAnsi="Roboto Light"/>
              </w:rPr>
            </w:pPr>
          </w:p>
          <w:p w14:paraId="5449DF66"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Dersom leverandøren overleverer dokumentasjon som han ikkje har rettar til å overlevere, skal leverandøren utan ugrunna opphald etter at han fekk kjennskap til rettsbrotet, setje i verk nødvendige tiltak for å sikre oppdragsgjevar disposisjonsrett over den overlevert dokumentasjonen. Oppdragsgjevar skal i alle tilfelle haldast skadeslaus for rettsbrot leverandøren gjennomfører ved å overlevere FDVU-dokumentasjon. </w:t>
            </w:r>
          </w:p>
        </w:tc>
        <w:tc>
          <w:tcPr>
            <w:tcW w:w="738" w:type="dxa"/>
          </w:tcPr>
          <w:p w14:paraId="310C297E"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4516A8B0" w14:textId="77777777" w:rsidR="00710C41" w:rsidRPr="00A6428B" w:rsidRDefault="00710C41" w:rsidP="00710C41">
            <w:pPr>
              <w:spacing w:line="276" w:lineRule="auto"/>
              <w:jc w:val="center"/>
              <w:rPr>
                <w:rFonts w:ascii="Roboto Light" w:hAnsi="Roboto Light"/>
              </w:rPr>
            </w:pPr>
          </w:p>
          <w:p w14:paraId="61DFDE3F" w14:textId="77777777" w:rsidR="00710C41" w:rsidRPr="00A6428B" w:rsidRDefault="00710C41" w:rsidP="003404B7">
            <w:pPr>
              <w:spacing w:line="276" w:lineRule="auto"/>
              <w:jc w:val="center"/>
              <w:rPr>
                <w:rFonts w:ascii="Roboto Light" w:hAnsi="Roboto Light"/>
              </w:rPr>
            </w:pPr>
          </w:p>
        </w:tc>
      </w:tr>
      <w:tr w:rsidR="00710C41" w:rsidRPr="00A6428B" w14:paraId="14A9D32D" w14:textId="75D83253" w:rsidTr="00565ABB">
        <w:tblPrEx>
          <w:tblLook w:val="01E0" w:firstRow="1" w:lastRow="1" w:firstColumn="1" w:lastColumn="1" w:noHBand="0" w:noVBand="0"/>
        </w:tblPrEx>
        <w:trPr>
          <w:trHeight w:val="1868"/>
        </w:trPr>
        <w:tc>
          <w:tcPr>
            <w:tcW w:w="959" w:type="dxa"/>
          </w:tcPr>
          <w:p w14:paraId="3C67396D" w14:textId="77777777" w:rsidR="00710C41" w:rsidRPr="00A6428B" w:rsidRDefault="00710C41" w:rsidP="00710C41">
            <w:pPr>
              <w:pStyle w:val="Listeavsnitt"/>
              <w:numPr>
                <w:ilvl w:val="0"/>
                <w:numId w:val="21"/>
              </w:numPr>
              <w:ind w:left="312"/>
            </w:pPr>
          </w:p>
        </w:tc>
        <w:tc>
          <w:tcPr>
            <w:tcW w:w="7087" w:type="dxa"/>
          </w:tcPr>
          <w:p w14:paraId="5F12EACE"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 xml:space="preserve">Filnamn </w:t>
            </w:r>
          </w:p>
          <w:p w14:paraId="386950EC"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Alle dokument skal ha filnamn som identifiserer innhaldet i fila. Dokument utan identifiserande filnamn vert ikkje godkjent. Døme på slik identifikasjon av innhald kan vere t.d. innreguleringsprotokoll, avstengingsguide, vedlikehaldsinstruks, osv. </w:t>
            </w:r>
          </w:p>
          <w:p w14:paraId="5D713101" w14:textId="77777777" w:rsidR="0061712E" w:rsidRPr="00A6428B" w:rsidRDefault="0061712E" w:rsidP="00710C41">
            <w:pPr>
              <w:spacing w:line="276" w:lineRule="auto"/>
              <w:rPr>
                <w:rFonts w:ascii="Roboto Light" w:hAnsi="Roboto Light"/>
              </w:rPr>
            </w:pPr>
          </w:p>
          <w:p w14:paraId="5F0D2531" w14:textId="77777777" w:rsidR="0061712E" w:rsidRPr="00A6428B" w:rsidRDefault="0061712E" w:rsidP="00710C41">
            <w:pPr>
              <w:spacing w:line="276" w:lineRule="auto"/>
              <w:rPr>
                <w:rFonts w:ascii="Roboto Light" w:hAnsi="Roboto Light"/>
              </w:rPr>
            </w:pPr>
          </w:p>
          <w:p w14:paraId="73C6C35D" w14:textId="77777777" w:rsidR="0061712E" w:rsidRPr="00A6428B" w:rsidRDefault="0061712E" w:rsidP="00710C41">
            <w:pPr>
              <w:spacing w:line="276" w:lineRule="auto"/>
              <w:rPr>
                <w:rFonts w:ascii="Roboto Light" w:hAnsi="Roboto Light"/>
              </w:rPr>
            </w:pPr>
          </w:p>
        </w:tc>
        <w:tc>
          <w:tcPr>
            <w:tcW w:w="738" w:type="dxa"/>
          </w:tcPr>
          <w:p w14:paraId="2B41C185"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1E2D8463" w14:textId="77777777" w:rsidR="00710C41" w:rsidRPr="00A6428B" w:rsidRDefault="00710C41" w:rsidP="00710C41">
            <w:pPr>
              <w:spacing w:line="276" w:lineRule="auto"/>
              <w:jc w:val="center"/>
              <w:rPr>
                <w:rFonts w:ascii="Roboto Light" w:hAnsi="Roboto Light"/>
              </w:rPr>
            </w:pPr>
          </w:p>
          <w:p w14:paraId="020F81B5" w14:textId="77777777" w:rsidR="00710C41" w:rsidRPr="00A6428B" w:rsidRDefault="00710C41" w:rsidP="003404B7">
            <w:pPr>
              <w:spacing w:line="276" w:lineRule="auto"/>
              <w:jc w:val="center"/>
              <w:rPr>
                <w:rFonts w:ascii="Roboto Light" w:hAnsi="Roboto Light"/>
              </w:rPr>
            </w:pPr>
          </w:p>
        </w:tc>
      </w:tr>
      <w:tr w:rsidR="00710C41" w:rsidRPr="00A6428B" w14:paraId="71C23573" w14:textId="2D8D2F74" w:rsidTr="00565ABB">
        <w:tblPrEx>
          <w:tblLook w:val="01E0" w:firstRow="1" w:lastRow="1" w:firstColumn="1" w:lastColumn="1" w:noHBand="0" w:noVBand="0"/>
        </w:tblPrEx>
        <w:tc>
          <w:tcPr>
            <w:tcW w:w="959" w:type="dxa"/>
          </w:tcPr>
          <w:p w14:paraId="5217203E" w14:textId="77777777" w:rsidR="00710C41" w:rsidRPr="00A6428B" w:rsidRDefault="00710C41" w:rsidP="00710C41">
            <w:pPr>
              <w:pStyle w:val="Listeavsnitt"/>
              <w:numPr>
                <w:ilvl w:val="0"/>
                <w:numId w:val="21"/>
              </w:numPr>
              <w:ind w:left="312"/>
            </w:pPr>
          </w:p>
        </w:tc>
        <w:tc>
          <w:tcPr>
            <w:tcW w:w="7087" w:type="dxa"/>
          </w:tcPr>
          <w:p w14:paraId="5C3CBB85"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Dokument</w:t>
            </w:r>
          </w:p>
          <w:p w14:paraId="20F2C4B8"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Nærare krav tilknytte FDVU-dokumentasjon og plassering av dokumenta i anleggsstrukturen med gitt kategori og type, er angitt i Vedlegg A2 Spesifikke krav til FDVU-leveranse.  </w:t>
            </w:r>
          </w:p>
          <w:p w14:paraId="1C7193CC" w14:textId="77777777" w:rsidR="00710C41" w:rsidRPr="00A6428B" w:rsidRDefault="00710C41" w:rsidP="00710C41">
            <w:pPr>
              <w:spacing w:line="276" w:lineRule="auto"/>
              <w:rPr>
                <w:rFonts w:ascii="Roboto Light" w:hAnsi="Roboto Light"/>
              </w:rPr>
            </w:pPr>
          </w:p>
          <w:p w14:paraId="4C3FC17D"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Dersom leverandøren av utstyret leverer eit samledokument for fleire av dei etterspurde dokumenta i Vedlegg A2 Spesifikke krav til FDVU-leveranse, kan oppdragsgjevar godta dette under føresetnad av at dokumentet har innhaldsliste (og bokmerke for PDF) og er </w:t>
            </w:r>
            <w:proofErr w:type="spellStart"/>
            <w:r w:rsidRPr="00A6428B">
              <w:rPr>
                <w:rFonts w:ascii="Roboto Light" w:hAnsi="Roboto Light"/>
              </w:rPr>
              <w:t>søkbart</w:t>
            </w:r>
            <w:proofErr w:type="spellEnd"/>
            <w:r w:rsidRPr="00A6428B">
              <w:rPr>
                <w:rFonts w:ascii="Roboto Light" w:hAnsi="Roboto Light"/>
              </w:rPr>
              <w:t xml:space="preserve">. </w:t>
            </w:r>
          </w:p>
          <w:p w14:paraId="44EEC415" w14:textId="77777777" w:rsidR="00710C41" w:rsidRPr="00A6428B" w:rsidRDefault="00710C41" w:rsidP="00710C41">
            <w:pPr>
              <w:spacing w:line="276" w:lineRule="auto"/>
              <w:rPr>
                <w:rFonts w:ascii="Roboto Light" w:hAnsi="Roboto Light"/>
              </w:rPr>
            </w:pPr>
          </w:p>
          <w:p w14:paraId="16E53425"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Det skal berre leverast dokumentasjon på bygningsdelar som er leverte i prosjektet. Heile produktkatalogar frå produsent/leverandør vert ikkje akseptert. </w:t>
            </w:r>
          </w:p>
          <w:p w14:paraId="720E3319" w14:textId="77777777" w:rsidR="00710C41" w:rsidRPr="00A6428B" w:rsidRDefault="00710C41" w:rsidP="00710C41">
            <w:pPr>
              <w:spacing w:line="276" w:lineRule="auto"/>
              <w:rPr>
                <w:rFonts w:ascii="Roboto Light" w:hAnsi="Roboto Light"/>
              </w:rPr>
            </w:pPr>
          </w:p>
          <w:p w14:paraId="25CB471C"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For denne avtalen er FDVU-krava i all hovudsak definerte under følgjande anleggstypar: </w:t>
            </w:r>
          </w:p>
          <w:p w14:paraId="0273CEEC" w14:textId="77777777" w:rsidR="00710C41" w:rsidRPr="00A6428B" w:rsidRDefault="00710C41" w:rsidP="00710C41">
            <w:pPr>
              <w:pStyle w:val="Listeavsnitt"/>
              <w:numPr>
                <w:ilvl w:val="0"/>
                <w:numId w:val="26"/>
              </w:numPr>
              <w:spacing w:line="276" w:lineRule="auto"/>
              <w:rPr>
                <w:rFonts w:ascii="Roboto Light" w:hAnsi="Roboto Light"/>
              </w:rPr>
            </w:pPr>
            <w:r w:rsidRPr="00A6428B">
              <w:rPr>
                <w:rFonts w:ascii="Roboto Light" w:hAnsi="Roboto Light"/>
              </w:rPr>
              <w:t xml:space="preserve">234 Vinduer, dører, porter (utvendig) </w:t>
            </w:r>
          </w:p>
          <w:p w14:paraId="2FD5EDBB" w14:textId="77777777" w:rsidR="00710C41" w:rsidRPr="00A6428B" w:rsidRDefault="00710C41" w:rsidP="00710C41">
            <w:pPr>
              <w:pStyle w:val="Listeavsnitt"/>
              <w:numPr>
                <w:ilvl w:val="0"/>
                <w:numId w:val="26"/>
              </w:numPr>
              <w:spacing w:line="276" w:lineRule="auto"/>
              <w:rPr>
                <w:rFonts w:ascii="Roboto Light" w:hAnsi="Roboto Light"/>
              </w:rPr>
            </w:pPr>
            <w:r w:rsidRPr="00A6428B">
              <w:rPr>
                <w:rFonts w:ascii="Roboto Light" w:hAnsi="Roboto Light"/>
              </w:rPr>
              <w:t xml:space="preserve">244 Vinduer, dører, foldevegger (innvendig) </w:t>
            </w:r>
          </w:p>
          <w:p w14:paraId="3D0DE90A" w14:textId="77777777" w:rsidR="00710C41" w:rsidRPr="00A6428B" w:rsidRDefault="00710C41" w:rsidP="00710C41">
            <w:pPr>
              <w:pStyle w:val="Listeavsnitt"/>
              <w:numPr>
                <w:ilvl w:val="0"/>
                <w:numId w:val="26"/>
              </w:numPr>
              <w:spacing w:line="276" w:lineRule="auto"/>
              <w:rPr>
                <w:rFonts w:ascii="Roboto Light" w:hAnsi="Roboto Light"/>
              </w:rPr>
            </w:pPr>
            <w:r w:rsidRPr="00A6428B">
              <w:rPr>
                <w:rFonts w:ascii="Roboto Light" w:hAnsi="Roboto Light"/>
              </w:rPr>
              <w:t>547 Dørsystem</w:t>
            </w:r>
          </w:p>
          <w:p w14:paraId="59B207C3" w14:textId="77777777" w:rsidR="00710C41" w:rsidRPr="00A6428B" w:rsidRDefault="00710C41" w:rsidP="00710C41">
            <w:pPr>
              <w:pStyle w:val="Listeavsnitt"/>
              <w:numPr>
                <w:ilvl w:val="0"/>
                <w:numId w:val="26"/>
              </w:numPr>
              <w:spacing w:line="276" w:lineRule="auto"/>
              <w:rPr>
                <w:rFonts w:ascii="Roboto Light" w:hAnsi="Roboto Light"/>
              </w:rPr>
            </w:pPr>
            <w:r w:rsidRPr="00A6428B">
              <w:rPr>
                <w:rFonts w:ascii="Roboto Light" w:hAnsi="Roboto Light"/>
              </w:rPr>
              <w:t xml:space="preserve">543 </w:t>
            </w:r>
            <w:proofErr w:type="spellStart"/>
            <w:r w:rsidRPr="00A6428B">
              <w:rPr>
                <w:rFonts w:ascii="Roboto Light" w:hAnsi="Roboto Light"/>
              </w:rPr>
              <w:t>Adgangskontroll</w:t>
            </w:r>
            <w:proofErr w:type="spellEnd"/>
            <w:r w:rsidRPr="00A6428B">
              <w:rPr>
                <w:rFonts w:ascii="Roboto Light" w:hAnsi="Roboto Light"/>
              </w:rPr>
              <w:t xml:space="preserve"> / </w:t>
            </w:r>
            <w:proofErr w:type="spellStart"/>
            <w:r w:rsidRPr="00A6428B">
              <w:rPr>
                <w:rFonts w:ascii="Roboto Light" w:hAnsi="Roboto Light"/>
              </w:rPr>
              <w:t>Innbruddsalarm</w:t>
            </w:r>
            <w:proofErr w:type="spellEnd"/>
            <w:r w:rsidRPr="00A6428B">
              <w:rPr>
                <w:rFonts w:ascii="Roboto Light" w:hAnsi="Roboto Light"/>
              </w:rPr>
              <w:t xml:space="preserve"> </w:t>
            </w:r>
          </w:p>
          <w:p w14:paraId="1DE0A998" w14:textId="77777777" w:rsidR="00710C41" w:rsidRPr="00A6428B" w:rsidRDefault="00710C41" w:rsidP="00710C41">
            <w:pPr>
              <w:pStyle w:val="Listeavsnitt"/>
              <w:numPr>
                <w:ilvl w:val="0"/>
                <w:numId w:val="26"/>
              </w:numPr>
              <w:spacing w:line="276" w:lineRule="auto"/>
              <w:rPr>
                <w:rFonts w:ascii="Roboto Light" w:hAnsi="Roboto Light"/>
              </w:rPr>
            </w:pPr>
            <w:r w:rsidRPr="00A6428B">
              <w:rPr>
                <w:rFonts w:ascii="Roboto Light" w:hAnsi="Roboto Light"/>
              </w:rPr>
              <w:t>553 Internfjernsyn/</w:t>
            </w:r>
            <w:proofErr w:type="spellStart"/>
            <w:r w:rsidRPr="00A6428B">
              <w:rPr>
                <w:rFonts w:ascii="Roboto Light" w:hAnsi="Roboto Light"/>
              </w:rPr>
              <w:t>infoskjermer</w:t>
            </w:r>
            <w:proofErr w:type="spellEnd"/>
            <w:r w:rsidRPr="00A6428B">
              <w:rPr>
                <w:rFonts w:ascii="Roboto Light" w:hAnsi="Roboto Light"/>
              </w:rPr>
              <w:t xml:space="preserve"> (for kameraovervaking) </w:t>
            </w:r>
          </w:p>
          <w:p w14:paraId="4ED6F952" w14:textId="77777777" w:rsidR="00710C41" w:rsidRPr="00A6428B" w:rsidRDefault="00710C41" w:rsidP="00710C41">
            <w:pPr>
              <w:spacing w:line="276" w:lineRule="auto"/>
              <w:rPr>
                <w:rFonts w:ascii="Roboto Light" w:hAnsi="Roboto Light"/>
              </w:rPr>
            </w:pPr>
          </w:p>
          <w:p w14:paraId="2827951C" w14:textId="77777777" w:rsidR="00710C41" w:rsidRPr="00A6428B" w:rsidRDefault="00710C41" w:rsidP="00710C41">
            <w:pPr>
              <w:spacing w:line="276" w:lineRule="auto"/>
              <w:rPr>
                <w:rFonts w:ascii="Roboto Light" w:hAnsi="Roboto Light"/>
              </w:rPr>
            </w:pPr>
            <w:r w:rsidRPr="00A6428B">
              <w:rPr>
                <w:rFonts w:ascii="Roboto Light" w:hAnsi="Roboto Light"/>
              </w:rPr>
              <w:t>Det skal også leverast nødvendige dekningskart og teikningar.</w:t>
            </w:r>
          </w:p>
          <w:p w14:paraId="1190103E" w14:textId="77777777" w:rsidR="00710C41" w:rsidRPr="00A6428B" w:rsidRDefault="00710C41" w:rsidP="00710C41">
            <w:pPr>
              <w:spacing w:line="276" w:lineRule="auto"/>
              <w:rPr>
                <w:rFonts w:ascii="Roboto Light" w:hAnsi="Roboto Light"/>
              </w:rPr>
            </w:pPr>
          </w:p>
          <w:p w14:paraId="5ECBCF6C" w14:textId="77777777" w:rsidR="00710C41" w:rsidRPr="00A6428B" w:rsidRDefault="00710C41" w:rsidP="00710C41">
            <w:pPr>
              <w:spacing w:line="276" w:lineRule="auto"/>
              <w:rPr>
                <w:rFonts w:ascii="Roboto Light" w:hAnsi="Roboto Light"/>
              </w:rPr>
            </w:pPr>
            <w:r w:rsidRPr="00A6428B">
              <w:rPr>
                <w:rFonts w:ascii="Roboto Light" w:hAnsi="Roboto Light"/>
              </w:rPr>
              <w:t>Leverandør skal sjølv leggje inn anlegg/bygningsdelar som ikkje går frem av prosjekteringsgrunnlaget, men som er levert.</w:t>
            </w:r>
          </w:p>
          <w:p w14:paraId="4BE14537" w14:textId="77777777" w:rsidR="00710C41" w:rsidRPr="00A6428B" w:rsidRDefault="00710C41" w:rsidP="00710C41">
            <w:pPr>
              <w:spacing w:line="276" w:lineRule="auto"/>
              <w:rPr>
                <w:rFonts w:ascii="Roboto Light" w:hAnsi="Roboto Light"/>
              </w:rPr>
            </w:pPr>
          </w:p>
        </w:tc>
        <w:tc>
          <w:tcPr>
            <w:tcW w:w="738" w:type="dxa"/>
          </w:tcPr>
          <w:p w14:paraId="1C2926CD"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5412394C" w14:textId="77777777" w:rsidR="00710C41" w:rsidRPr="00A6428B" w:rsidRDefault="00710C41" w:rsidP="00710C41">
            <w:pPr>
              <w:spacing w:line="276" w:lineRule="auto"/>
              <w:rPr>
                <w:rFonts w:ascii="Roboto Light" w:hAnsi="Roboto Light"/>
              </w:rPr>
            </w:pPr>
          </w:p>
          <w:p w14:paraId="1C62404C" w14:textId="77777777" w:rsidR="00710C41" w:rsidRPr="00A6428B" w:rsidRDefault="00710C41" w:rsidP="003404B7">
            <w:pPr>
              <w:spacing w:line="276" w:lineRule="auto"/>
              <w:jc w:val="center"/>
              <w:rPr>
                <w:rFonts w:ascii="Roboto Light" w:hAnsi="Roboto Light"/>
              </w:rPr>
            </w:pPr>
          </w:p>
        </w:tc>
      </w:tr>
      <w:tr w:rsidR="00710C41" w:rsidRPr="00A6428B" w14:paraId="758500FC" w14:textId="084076C4" w:rsidTr="00565ABB">
        <w:tblPrEx>
          <w:tblLook w:val="01E0" w:firstRow="1" w:lastRow="1" w:firstColumn="1" w:lastColumn="1" w:noHBand="0" w:noVBand="0"/>
        </w:tblPrEx>
        <w:trPr>
          <w:trHeight w:val="2179"/>
        </w:trPr>
        <w:tc>
          <w:tcPr>
            <w:tcW w:w="959" w:type="dxa"/>
          </w:tcPr>
          <w:p w14:paraId="428978B5" w14:textId="77777777" w:rsidR="00710C41" w:rsidRPr="00A6428B" w:rsidRDefault="00710C41" w:rsidP="00710C41">
            <w:pPr>
              <w:pStyle w:val="Listeavsnitt"/>
              <w:numPr>
                <w:ilvl w:val="0"/>
                <w:numId w:val="21"/>
              </w:numPr>
              <w:ind w:left="312"/>
            </w:pPr>
          </w:p>
        </w:tc>
        <w:tc>
          <w:tcPr>
            <w:tcW w:w="7087" w:type="dxa"/>
          </w:tcPr>
          <w:p w14:paraId="2EE8A261" w14:textId="77777777" w:rsidR="00710C41" w:rsidRPr="00A6428B" w:rsidRDefault="00710C41" w:rsidP="00710C41">
            <w:pPr>
              <w:spacing w:line="276" w:lineRule="auto"/>
              <w:rPr>
                <w:rFonts w:ascii="Roboto Light" w:hAnsi="Roboto Light"/>
              </w:rPr>
            </w:pPr>
            <w:r w:rsidRPr="00A6428B">
              <w:rPr>
                <w:rFonts w:ascii="Roboto Light" w:hAnsi="Roboto Light"/>
                <w:b/>
                <w:bCs/>
              </w:rPr>
              <w:t>Periodiske rutinar</w:t>
            </w:r>
          </w:p>
          <w:p w14:paraId="2DAA28EC"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Leverandør skal levere og skildre periodiske rutinar med intervall og nødvendige dokument for service, vedlikehald, tilsyn og inspeksjonar som er lovpålagde, nødvendig for garanti, eller tilrådd for alle relevante bygningsdelar. Leverandør skal bruke malen til oppdragsgjevar som vert utlevert i oppstartsmøte for FDVU-innsamling. </w:t>
            </w:r>
          </w:p>
        </w:tc>
        <w:tc>
          <w:tcPr>
            <w:tcW w:w="738" w:type="dxa"/>
          </w:tcPr>
          <w:p w14:paraId="73F0BCB9"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0B5AC090" w14:textId="77777777" w:rsidR="00710C41" w:rsidRPr="00A6428B" w:rsidRDefault="00710C41" w:rsidP="00710C41">
            <w:pPr>
              <w:spacing w:line="276" w:lineRule="auto"/>
              <w:jc w:val="center"/>
              <w:rPr>
                <w:rFonts w:ascii="Roboto Light" w:hAnsi="Roboto Light"/>
              </w:rPr>
            </w:pPr>
          </w:p>
          <w:p w14:paraId="2C18F0A9" w14:textId="77777777" w:rsidR="00710C41" w:rsidRPr="00A6428B" w:rsidRDefault="00710C41" w:rsidP="00982A87">
            <w:pPr>
              <w:spacing w:line="276" w:lineRule="auto"/>
              <w:jc w:val="center"/>
              <w:rPr>
                <w:rFonts w:ascii="Roboto Light" w:hAnsi="Roboto Light"/>
              </w:rPr>
            </w:pPr>
          </w:p>
        </w:tc>
      </w:tr>
      <w:tr w:rsidR="00710C41" w:rsidRPr="00A6428B" w14:paraId="0399B7AE" w14:textId="154982EB" w:rsidTr="00565ABB">
        <w:tblPrEx>
          <w:tblLook w:val="01E0" w:firstRow="1" w:lastRow="1" w:firstColumn="1" w:lastColumn="1" w:noHBand="0" w:noVBand="0"/>
        </w:tblPrEx>
        <w:trPr>
          <w:trHeight w:val="1994"/>
        </w:trPr>
        <w:tc>
          <w:tcPr>
            <w:tcW w:w="959" w:type="dxa"/>
          </w:tcPr>
          <w:p w14:paraId="0A83C673" w14:textId="77777777" w:rsidR="00710C41" w:rsidRPr="00A6428B" w:rsidRDefault="00710C41" w:rsidP="00710C41">
            <w:pPr>
              <w:pStyle w:val="Listeavsnitt"/>
              <w:numPr>
                <w:ilvl w:val="0"/>
                <w:numId w:val="21"/>
              </w:numPr>
              <w:ind w:left="312"/>
            </w:pPr>
          </w:p>
        </w:tc>
        <w:tc>
          <w:tcPr>
            <w:tcW w:w="7087" w:type="dxa"/>
          </w:tcPr>
          <w:p w14:paraId="7C60E9D6" w14:textId="77777777" w:rsidR="00710C41" w:rsidRPr="00A6428B" w:rsidRDefault="00710C41" w:rsidP="00710C41">
            <w:pPr>
              <w:spacing w:line="276" w:lineRule="auto"/>
              <w:rPr>
                <w:rFonts w:ascii="Roboto Light" w:hAnsi="Roboto Light"/>
              </w:rPr>
            </w:pPr>
            <w:r w:rsidRPr="00A6428B">
              <w:rPr>
                <w:rFonts w:ascii="Roboto Light" w:hAnsi="Roboto Light"/>
                <w:b/>
                <w:bCs/>
              </w:rPr>
              <w:t>Filformat og søkbarheit</w:t>
            </w:r>
          </w:p>
          <w:p w14:paraId="2CF7C28F"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Godkjende format for FDVU-dokumentasjon er: Word, Excel, PDF, JPG, TIFF, DWG, IFC. Andre filformat krev godkjenning frå oppdragsgjevar. Alle dokument skal vere søkbare i fritekstfeltet. PDF-filer skal ha innhaldet delt opp i bokmerke. Skanna dokument vert ikkje godkjent. </w:t>
            </w:r>
          </w:p>
        </w:tc>
        <w:tc>
          <w:tcPr>
            <w:tcW w:w="738" w:type="dxa"/>
          </w:tcPr>
          <w:p w14:paraId="37EFBFB1"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370443BD" w14:textId="77777777" w:rsidR="00710C41" w:rsidRPr="00A6428B" w:rsidRDefault="00710C41" w:rsidP="00710C41">
            <w:pPr>
              <w:spacing w:line="276" w:lineRule="auto"/>
              <w:jc w:val="center"/>
              <w:rPr>
                <w:rFonts w:ascii="Roboto Light" w:hAnsi="Roboto Light"/>
              </w:rPr>
            </w:pPr>
          </w:p>
          <w:p w14:paraId="40303362" w14:textId="77777777" w:rsidR="00710C41" w:rsidRPr="00A6428B" w:rsidRDefault="00710C41" w:rsidP="00982A87">
            <w:pPr>
              <w:spacing w:line="276" w:lineRule="auto"/>
              <w:jc w:val="center"/>
              <w:rPr>
                <w:rFonts w:ascii="Roboto Light" w:hAnsi="Roboto Light"/>
              </w:rPr>
            </w:pPr>
          </w:p>
        </w:tc>
      </w:tr>
    </w:tbl>
    <w:p w14:paraId="4EBF63A2" w14:textId="77777777" w:rsidR="00D8254B" w:rsidRPr="00A6428B" w:rsidRDefault="00D8254B" w:rsidP="00D8254B">
      <w:pPr>
        <w:pStyle w:val="Overskrift2Innkjp"/>
        <w:numPr>
          <w:ilvl w:val="0"/>
          <w:numId w:val="0"/>
        </w:numPr>
      </w:pPr>
    </w:p>
    <w:p w14:paraId="1F5E10A6" w14:textId="77777777" w:rsidR="00D8254B" w:rsidRPr="00A6428B" w:rsidRDefault="00D8254B" w:rsidP="00D8254B">
      <w:pPr>
        <w:pStyle w:val="Overskrift2Innkjp"/>
        <w:numPr>
          <w:ilvl w:val="0"/>
          <w:numId w:val="0"/>
        </w:numPr>
      </w:pPr>
    </w:p>
    <w:p w14:paraId="76B17F20" w14:textId="77777777" w:rsidR="00D8254B" w:rsidRPr="00A6428B" w:rsidRDefault="00D8254B" w:rsidP="00D8254B">
      <w:pPr>
        <w:pStyle w:val="Overskrift2Innkjp"/>
      </w:pPr>
      <w:r w:rsidRPr="00A6428B">
        <w:lastRenderedPageBreak/>
        <w:t xml:space="preserve">Krav til bestilling og dokumentasjon av oppdrag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880"/>
        <w:gridCol w:w="1275"/>
      </w:tblGrid>
      <w:tr w:rsidR="00710C41" w:rsidRPr="00A6428B" w14:paraId="64E5B88D" w14:textId="458EEA8E" w:rsidTr="00565ABB">
        <w:trPr>
          <w:trHeight w:val="448"/>
          <w:tblHeader/>
        </w:trPr>
        <w:tc>
          <w:tcPr>
            <w:tcW w:w="959" w:type="dxa"/>
            <w:tcBorders>
              <w:right w:val="single" w:sz="4" w:space="0" w:color="auto"/>
            </w:tcBorders>
            <w:shd w:val="clear" w:color="auto" w:fill="C0C0C0"/>
            <w:vAlign w:val="center"/>
          </w:tcPr>
          <w:p w14:paraId="1266F221" w14:textId="77777777" w:rsidR="00710C41" w:rsidRPr="00A6428B" w:rsidRDefault="00710C41" w:rsidP="00710C41">
            <w:r w:rsidRPr="00A6428B">
              <w:t>Krav nr.</w:t>
            </w:r>
          </w:p>
        </w:tc>
        <w:tc>
          <w:tcPr>
            <w:tcW w:w="7087" w:type="dxa"/>
            <w:tcBorders>
              <w:left w:val="single" w:sz="4" w:space="0" w:color="auto"/>
              <w:right w:val="single" w:sz="4" w:space="0" w:color="auto"/>
            </w:tcBorders>
            <w:shd w:val="clear" w:color="auto" w:fill="C0C0C0"/>
            <w:vAlign w:val="center"/>
          </w:tcPr>
          <w:p w14:paraId="12638713" w14:textId="77777777" w:rsidR="00710C41" w:rsidRPr="00A6428B" w:rsidRDefault="00710C41" w:rsidP="00710C41">
            <w:r w:rsidRPr="00A6428B">
              <w:t>Oppdragsgjevar sitt krav</w:t>
            </w:r>
          </w:p>
        </w:tc>
        <w:tc>
          <w:tcPr>
            <w:tcW w:w="880" w:type="dxa"/>
            <w:tcBorders>
              <w:left w:val="single" w:sz="4" w:space="0" w:color="auto"/>
            </w:tcBorders>
            <w:shd w:val="clear" w:color="auto" w:fill="C0C0C0"/>
            <w:vAlign w:val="center"/>
          </w:tcPr>
          <w:p w14:paraId="0F41A864" w14:textId="77777777" w:rsidR="00710C41" w:rsidRPr="00A6428B" w:rsidRDefault="00710C41" w:rsidP="00710C41">
            <w:r w:rsidRPr="00A6428B">
              <w:t xml:space="preserve">Kravtype </w:t>
            </w:r>
          </w:p>
        </w:tc>
        <w:tc>
          <w:tcPr>
            <w:tcW w:w="1275" w:type="dxa"/>
            <w:tcBorders>
              <w:left w:val="single" w:sz="4" w:space="0" w:color="auto"/>
            </w:tcBorders>
            <w:shd w:val="clear" w:color="auto" w:fill="C0C0C0"/>
          </w:tcPr>
          <w:p w14:paraId="16C92381" w14:textId="0BDA18D2" w:rsidR="00710C41" w:rsidRPr="00A6428B" w:rsidRDefault="004E5CC9" w:rsidP="00710C41">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p>
        </w:tc>
      </w:tr>
      <w:tr w:rsidR="00710C41" w:rsidRPr="00A6428B" w14:paraId="794C9416" w14:textId="3DEB64EF" w:rsidTr="00565ABB">
        <w:tblPrEx>
          <w:tblLook w:val="01E0" w:firstRow="1" w:lastRow="1" w:firstColumn="1" w:lastColumn="1" w:noHBand="0" w:noVBand="0"/>
        </w:tblPrEx>
        <w:tc>
          <w:tcPr>
            <w:tcW w:w="959" w:type="dxa"/>
          </w:tcPr>
          <w:p w14:paraId="5BE5EA37" w14:textId="77777777" w:rsidR="00710C41" w:rsidRPr="00A6428B" w:rsidRDefault="00710C41" w:rsidP="00710C41">
            <w:pPr>
              <w:pStyle w:val="Listeavsnitt"/>
              <w:numPr>
                <w:ilvl w:val="0"/>
                <w:numId w:val="21"/>
              </w:numPr>
              <w:ind w:left="312"/>
            </w:pPr>
          </w:p>
        </w:tc>
        <w:tc>
          <w:tcPr>
            <w:tcW w:w="7087" w:type="dxa"/>
          </w:tcPr>
          <w:p w14:paraId="1E571686" w14:textId="77777777" w:rsidR="00710C41" w:rsidRPr="00A6428B" w:rsidRDefault="00710C41" w:rsidP="00710C41">
            <w:pPr>
              <w:rPr>
                <w:rFonts w:ascii="Roboto Light" w:hAnsi="Roboto Light"/>
              </w:rPr>
            </w:pPr>
            <w:r w:rsidRPr="00A6428B">
              <w:rPr>
                <w:rFonts w:ascii="Roboto Light" w:hAnsi="Roboto Light"/>
              </w:rPr>
              <w:t>Etter gjennomført oppdrag skal det leverast ein servicerapport.</w:t>
            </w:r>
          </w:p>
          <w:p w14:paraId="0E07E4A8" w14:textId="77777777" w:rsidR="00710C41" w:rsidRPr="00A6428B" w:rsidRDefault="00710C41" w:rsidP="00710C41">
            <w:pPr>
              <w:rPr>
                <w:rFonts w:ascii="Roboto Light" w:hAnsi="Roboto Light"/>
              </w:rPr>
            </w:pPr>
            <w:r w:rsidRPr="00A6428B">
              <w:rPr>
                <w:rFonts w:ascii="Roboto Light" w:hAnsi="Roboto Light"/>
              </w:rPr>
              <w:t>Servicerapporten skal vere på norsk, i oversiktleg tabellform, og innehalde følgjande opplysningar:</w:t>
            </w:r>
          </w:p>
          <w:p w14:paraId="5FDBA991" w14:textId="77777777" w:rsidR="00710C41" w:rsidRPr="00A6428B" w:rsidRDefault="00710C41" w:rsidP="00710C41">
            <w:pPr>
              <w:numPr>
                <w:ilvl w:val="0"/>
                <w:numId w:val="25"/>
              </w:numPr>
              <w:rPr>
                <w:rFonts w:ascii="Roboto Light" w:hAnsi="Roboto Light"/>
              </w:rPr>
            </w:pPr>
            <w:r w:rsidRPr="00A6428B">
              <w:rPr>
                <w:rFonts w:ascii="Roboto Light" w:hAnsi="Roboto Light"/>
              </w:rPr>
              <w:t>Namn på utførande firma</w:t>
            </w:r>
          </w:p>
          <w:p w14:paraId="090503C9" w14:textId="77777777" w:rsidR="00710C41" w:rsidRPr="00A6428B" w:rsidRDefault="00710C41" w:rsidP="00710C41">
            <w:pPr>
              <w:numPr>
                <w:ilvl w:val="0"/>
                <w:numId w:val="25"/>
              </w:numPr>
              <w:rPr>
                <w:rFonts w:ascii="Roboto Light" w:hAnsi="Roboto Light"/>
              </w:rPr>
            </w:pPr>
            <w:r w:rsidRPr="00A6428B">
              <w:rPr>
                <w:rFonts w:ascii="Roboto Light" w:hAnsi="Roboto Light"/>
              </w:rPr>
              <w:t>Firmaet sitt ordrenummer</w:t>
            </w:r>
          </w:p>
          <w:p w14:paraId="206EDCE9" w14:textId="77777777" w:rsidR="00710C41" w:rsidRPr="00A6428B" w:rsidRDefault="00710C41" w:rsidP="00710C41">
            <w:pPr>
              <w:numPr>
                <w:ilvl w:val="0"/>
                <w:numId w:val="25"/>
              </w:numPr>
              <w:rPr>
                <w:rFonts w:ascii="Roboto Light" w:hAnsi="Roboto Light"/>
              </w:rPr>
            </w:pPr>
            <w:r w:rsidRPr="00A6428B">
              <w:rPr>
                <w:rFonts w:ascii="Roboto Light" w:hAnsi="Roboto Light"/>
              </w:rPr>
              <w:t>Stad og dato</w:t>
            </w:r>
          </w:p>
          <w:p w14:paraId="581D9489" w14:textId="77777777" w:rsidR="00710C41" w:rsidRPr="00A6428B" w:rsidRDefault="00710C41" w:rsidP="00710C41">
            <w:pPr>
              <w:numPr>
                <w:ilvl w:val="0"/>
                <w:numId w:val="25"/>
              </w:numPr>
              <w:rPr>
                <w:rFonts w:ascii="Roboto Light" w:hAnsi="Roboto Light"/>
              </w:rPr>
            </w:pPr>
            <w:r w:rsidRPr="00A6428B">
              <w:rPr>
                <w:rFonts w:ascii="Roboto Light" w:hAnsi="Roboto Light"/>
              </w:rPr>
              <w:t>Namn på saksbehandlar hos leverandør</w:t>
            </w:r>
          </w:p>
          <w:p w14:paraId="01D826F6" w14:textId="77777777" w:rsidR="00710C41" w:rsidRPr="00A6428B" w:rsidRDefault="00710C41" w:rsidP="00710C41">
            <w:pPr>
              <w:numPr>
                <w:ilvl w:val="0"/>
                <w:numId w:val="25"/>
              </w:numPr>
              <w:rPr>
                <w:rFonts w:ascii="Roboto Light" w:hAnsi="Roboto Light"/>
              </w:rPr>
            </w:pPr>
            <w:r w:rsidRPr="00A6428B">
              <w:rPr>
                <w:rFonts w:ascii="Roboto Light" w:hAnsi="Roboto Light"/>
              </w:rPr>
              <w:t>Namn på servicemontør hos leverandør</w:t>
            </w:r>
          </w:p>
          <w:p w14:paraId="5C5B6104" w14:textId="77777777" w:rsidR="00710C41" w:rsidRPr="00A6428B" w:rsidRDefault="00710C41" w:rsidP="00710C41">
            <w:pPr>
              <w:numPr>
                <w:ilvl w:val="0"/>
                <w:numId w:val="25"/>
              </w:numPr>
              <w:rPr>
                <w:rFonts w:ascii="Roboto Light" w:hAnsi="Roboto Light"/>
              </w:rPr>
            </w:pPr>
            <w:r w:rsidRPr="00A6428B">
              <w:rPr>
                <w:rFonts w:ascii="Roboto Light" w:hAnsi="Roboto Light"/>
              </w:rPr>
              <w:t>Namn på kunde</w:t>
            </w:r>
          </w:p>
          <w:p w14:paraId="38A5B265" w14:textId="77777777" w:rsidR="00710C41" w:rsidRPr="00A6428B" w:rsidRDefault="00710C41" w:rsidP="00710C41">
            <w:pPr>
              <w:numPr>
                <w:ilvl w:val="0"/>
                <w:numId w:val="25"/>
              </w:numPr>
              <w:rPr>
                <w:rFonts w:ascii="Roboto Light" w:hAnsi="Roboto Light"/>
              </w:rPr>
            </w:pPr>
            <w:r w:rsidRPr="00A6428B">
              <w:rPr>
                <w:rFonts w:ascii="Roboto Light" w:hAnsi="Roboto Light"/>
              </w:rPr>
              <w:t>Kunden sitt bestillingsnummer</w:t>
            </w:r>
          </w:p>
          <w:p w14:paraId="47B9924D" w14:textId="77777777" w:rsidR="00710C41" w:rsidRPr="00A6428B" w:rsidRDefault="00710C41" w:rsidP="00710C41">
            <w:pPr>
              <w:numPr>
                <w:ilvl w:val="0"/>
                <w:numId w:val="25"/>
              </w:numPr>
              <w:rPr>
                <w:rFonts w:ascii="Roboto Light" w:hAnsi="Roboto Light"/>
              </w:rPr>
            </w:pPr>
            <w:r w:rsidRPr="00A6428B">
              <w:rPr>
                <w:rFonts w:ascii="Roboto Light" w:hAnsi="Roboto Light"/>
              </w:rPr>
              <w:t>Namn, ressursnummer, telefonnummer og e</w:t>
            </w:r>
            <w:r w:rsidRPr="00A6428B">
              <w:rPr>
                <w:rFonts w:ascii="Roboto Light" w:hAnsi="Roboto Light"/>
              </w:rPr>
              <w:noBreakHyphen/>
              <w:t>post til bestillar hos kunden</w:t>
            </w:r>
          </w:p>
          <w:p w14:paraId="352E63FF" w14:textId="77777777" w:rsidR="00710C41" w:rsidRPr="00A6428B" w:rsidRDefault="00710C41" w:rsidP="00710C41">
            <w:pPr>
              <w:numPr>
                <w:ilvl w:val="0"/>
                <w:numId w:val="25"/>
              </w:numPr>
              <w:rPr>
                <w:rFonts w:ascii="Roboto Light" w:hAnsi="Roboto Light"/>
              </w:rPr>
            </w:pPr>
            <w:r w:rsidRPr="00A6428B">
              <w:rPr>
                <w:rFonts w:ascii="Roboto Light" w:hAnsi="Roboto Light"/>
              </w:rPr>
              <w:t>Arbeidsstad, adresse, bygningsnummer og romnummer</w:t>
            </w:r>
          </w:p>
          <w:p w14:paraId="4FBF072D" w14:textId="77777777" w:rsidR="00710C41" w:rsidRPr="00A6428B" w:rsidRDefault="00710C41" w:rsidP="00710C41">
            <w:pPr>
              <w:numPr>
                <w:ilvl w:val="0"/>
                <w:numId w:val="25"/>
              </w:numPr>
              <w:rPr>
                <w:rFonts w:ascii="Roboto Light" w:hAnsi="Roboto Light"/>
              </w:rPr>
            </w:pPr>
            <w:r w:rsidRPr="00A6428B">
              <w:rPr>
                <w:rFonts w:ascii="Roboto Light" w:hAnsi="Roboto Light"/>
              </w:rPr>
              <w:t>Kunden si skildring av oppdraget</w:t>
            </w:r>
          </w:p>
          <w:p w14:paraId="6E832582" w14:textId="77777777" w:rsidR="00710C41" w:rsidRPr="00A6428B" w:rsidRDefault="00710C41" w:rsidP="00710C41">
            <w:pPr>
              <w:numPr>
                <w:ilvl w:val="0"/>
                <w:numId w:val="25"/>
              </w:numPr>
              <w:rPr>
                <w:rFonts w:ascii="Roboto Light" w:hAnsi="Roboto Light"/>
              </w:rPr>
            </w:pPr>
            <w:r w:rsidRPr="00A6428B">
              <w:rPr>
                <w:rFonts w:ascii="Roboto Light" w:hAnsi="Roboto Light"/>
              </w:rPr>
              <w:t>Leverandøren si skildring av utført oppdrag, med opplysningar om eventuelle gjenståande arbeid for nærliggande fag (til dømes elektro).</w:t>
            </w:r>
          </w:p>
          <w:p w14:paraId="3842D61A" w14:textId="77777777" w:rsidR="00710C41" w:rsidRPr="00A6428B" w:rsidRDefault="00710C41" w:rsidP="00710C41">
            <w:pPr>
              <w:numPr>
                <w:ilvl w:val="0"/>
                <w:numId w:val="25"/>
              </w:numPr>
              <w:rPr>
                <w:rFonts w:ascii="Roboto Light" w:hAnsi="Roboto Light"/>
              </w:rPr>
            </w:pPr>
            <w:r w:rsidRPr="00A6428B">
              <w:rPr>
                <w:rFonts w:ascii="Roboto Light" w:hAnsi="Roboto Light"/>
              </w:rPr>
              <w:t xml:space="preserve">Bilete av det utførte arbeidet, merkte med romnummer </w:t>
            </w:r>
          </w:p>
          <w:p w14:paraId="771C703E" w14:textId="77777777" w:rsidR="00710C41" w:rsidRPr="00A6428B" w:rsidRDefault="00710C41" w:rsidP="00710C41">
            <w:pPr>
              <w:numPr>
                <w:ilvl w:val="0"/>
                <w:numId w:val="25"/>
              </w:numPr>
              <w:rPr>
                <w:rFonts w:ascii="Roboto Light" w:hAnsi="Roboto Light"/>
              </w:rPr>
            </w:pPr>
            <w:r w:rsidRPr="00A6428B">
              <w:rPr>
                <w:rFonts w:ascii="Roboto Light" w:hAnsi="Roboto Light"/>
              </w:rPr>
              <w:t>Teikningar der aktuell dør er avmerkt (dersom teikningar følgjer bestillinga)</w:t>
            </w:r>
          </w:p>
          <w:p w14:paraId="190B01B2" w14:textId="77777777" w:rsidR="00710C41" w:rsidRPr="00A6428B" w:rsidRDefault="00710C41" w:rsidP="00710C41">
            <w:pPr>
              <w:rPr>
                <w:rFonts w:ascii="Roboto Light" w:hAnsi="Roboto Light"/>
              </w:rPr>
            </w:pPr>
          </w:p>
          <w:p w14:paraId="564CD737" w14:textId="77777777" w:rsidR="00710C41" w:rsidRPr="00A6428B" w:rsidRDefault="00710C41" w:rsidP="00710C41">
            <w:pPr>
              <w:rPr>
                <w:rFonts w:ascii="Roboto Light" w:hAnsi="Roboto Light"/>
              </w:rPr>
            </w:pPr>
            <w:r w:rsidRPr="00A6428B">
              <w:rPr>
                <w:rFonts w:ascii="Roboto Light" w:hAnsi="Roboto Light"/>
              </w:rPr>
              <w:t>Servicerapporten skal sendast som e</w:t>
            </w:r>
            <w:r w:rsidRPr="00A6428B">
              <w:rPr>
                <w:rFonts w:ascii="Roboto Light" w:hAnsi="Roboto Light"/>
              </w:rPr>
              <w:noBreakHyphen/>
              <w:t xml:space="preserve">post til bestillar og vedlikehaldsteknikar på bygget innan 2 verkedagar etter at arbeidet er </w:t>
            </w:r>
            <w:proofErr w:type="spellStart"/>
            <w:r w:rsidRPr="00A6428B">
              <w:rPr>
                <w:rFonts w:ascii="Roboto Light" w:hAnsi="Roboto Light"/>
              </w:rPr>
              <w:t>ferdigstilt</w:t>
            </w:r>
            <w:proofErr w:type="spellEnd"/>
            <w:r w:rsidRPr="00A6428B">
              <w:rPr>
                <w:rFonts w:ascii="Roboto Light" w:hAnsi="Roboto Light"/>
              </w:rPr>
              <w:t>.</w:t>
            </w:r>
          </w:p>
        </w:tc>
        <w:tc>
          <w:tcPr>
            <w:tcW w:w="880" w:type="dxa"/>
          </w:tcPr>
          <w:p w14:paraId="5CE932BE"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275" w:type="dxa"/>
            <w:shd w:val="clear" w:color="auto" w:fill="FFC000"/>
          </w:tcPr>
          <w:p w14:paraId="654C41FE" w14:textId="77777777" w:rsidR="00710C41" w:rsidRPr="00A6428B" w:rsidRDefault="00710C41" w:rsidP="00710C41">
            <w:pPr>
              <w:spacing w:line="276" w:lineRule="auto"/>
              <w:jc w:val="center"/>
              <w:rPr>
                <w:rFonts w:ascii="Roboto Light" w:hAnsi="Roboto Light"/>
              </w:rPr>
            </w:pPr>
          </w:p>
          <w:p w14:paraId="0A8BED0F" w14:textId="77777777" w:rsidR="00710C41" w:rsidRPr="00A6428B" w:rsidRDefault="00710C41" w:rsidP="00982A87">
            <w:pPr>
              <w:spacing w:line="276" w:lineRule="auto"/>
              <w:jc w:val="center"/>
              <w:rPr>
                <w:rFonts w:ascii="Roboto Light" w:hAnsi="Roboto Light"/>
              </w:rPr>
            </w:pPr>
          </w:p>
        </w:tc>
      </w:tr>
    </w:tbl>
    <w:p w14:paraId="09DA13DF" w14:textId="77777777" w:rsidR="00D8254B" w:rsidRPr="00A6428B" w:rsidRDefault="00D8254B" w:rsidP="00D8254B">
      <w:pPr>
        <w:spacing w:line="276" w:lineRule="auto"/>
        <w:rPr>
          <w:rFonts w:ascii="Roboto Light" w:hAnsi="Roboto Light"/>
        </w:rPr>
      </w:pPr>
    </w:p>
    <w:p w14:paraId="0E38F981" w14:textId="77777777" w:rsidR="00D8254B" w:rsidRPr="00A6428B" w:rsidRDefault="00D8254B" w:rsidP="00D8254B">
      <w:pPr>
        <w:pStyle w:val="Overskrift2Innkjp"/>
      </w:pPr>
      <w:r w:rsidRPr="00A6428B">
        <w:t xml:space="preserve">Krav til tilgjengelegheit og responstid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738"/>
        <w:gridCol w:w="1417"/>
      </w:tblGrid>
      <w:tr w:rsidR="00710C41" w:rsidRPr="00A6428B" w14:paraId="2FB079B6" w14:textId="0AE2DD70" w:rsidTr="00565ABB">
        <w:trPr>
          <w:trHeight w:val="448"/>
          <w:tblHeader/>
        </w:trPr>
        <w:tc>
          <w:tcPr>
            <w:tcW w:w="959" w:type="dxa"/>
            <w:tcBorders>
              <w:right w:val="single" w:sz="4" w:space="0" w:color="auto"/>
            </w:tcBorders>
            <w:shd w:val="clear" w:color="auto" w:fill="C0C0C0"/>
            <w:vAlign w:val="center"/>
          </w:tcPr>
          <w:p w14:paraId="3AC872C6" w14:textId="77777777" w:rsidR="00710C41" w:rsidRPr="00A6428B" w:rsidRDefault="00710C41" w:rsidP="00710C41">
            <w:pPr>
              <w:spacing w:line="276" w:lineRule="auto"/>
              <w:rPr>
                <w:rFonts w:ascii="Roboto Light" w:hAnsi="Roboto Light"/>
              </w:rPr>
            </w:pPr>
            <w:r w:rsidRPr="00A6428B">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6E7F683" w14:textId="77777777" w:rsidR="00710C41" w:rsidRPr="00A6428B" w:rsidRDefault="00710C41" w:rsidP="00710C41">
            <w:pPr>
              <w:spacing w:line="276" w:lineRule="auto"/>
              <w:rPr>
                <w:rFonts w:ascii="Roboto Light" w:hAnsi="Roboto Light"/>
              </w:rPr>
            </w:pPr>
            <w:r w:rsidRPr="00A6428B">
              <w:rPr>
                <w:rFonts w:ascii="Roboto Light" w:hAnsi="Roboto Light"/>
              </w:rPr>
              <w:t>Oppdragsgjevar sitt krav</w:t>
            </w:r>
          </w:p>
        </w:tc>
        <w:tc>
          <w:tcPr>
            <w:tcW w:w="738" w:type="dxa"/>
            <w:tcBorders>
              <w:left w:val="single" w:sz="4" w:space="0" w:color="auto"/>
            </w:tcBorders>
            <w:shd w:val="clear" w:color="auto" w:fill="C0C0C0"/>
            <w:vAlign w:val="center"/>
          </w:tcPr>
          <w:p w14:paraId="7BE8DE98"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Kravtype </w:t>
            </w:r>
          </w:p>
        </w:tc>
        <w:tc>
          <w:tcPr>
            <w:tcW w:w="1417" w:type="dxa"/>
            <w:tcBorders>
              <w:left w:val="single" w:sz="4" w:space="0" w:color="auto"/>
            </w:tcBorders>
            <w:shd w:val="clear" w:color="auto" w:fill="C0C0C0"/>
          </w:tcPr>
          <w:p w14:paraId="3C55DA72" w14:textId="69647652" w:rsidR="00710C41" w:rsidRPr="00A6428B" w:rsidRDefault="001D164E" w:rsidP="00710C41">
            <w:pPr>
              <w:spacing w:line="276" w:lineRule="auto"/>
              <w:rPr>
                <w:rFonts w:ascii="Roboto Light" w:hAnsi="Roboto Light"/>
              </w:rPr>
            </w:pPr>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p>
        </w:tc>
      </w:tr>
      <w:tr w:rsidR="00710C41" w:rsidRPr="00A6428B" w14:paraId="513A60A9" w14:textId="2829DF02" w:rsidTr="00002E53">
        <w:tblPrEx>
          <w:tblLook w:val="01E0" w:firstRow="1" w:lastRow="1" w:firstColumn="1" w:lastColumn="1" w:noHBand="0" w:noVBand="0"/>
        </w:tblPrEx>
        <w:trPr>
          <w:trHeight w:val="1706"/>
        </w:trPr>
        <w:tc>
          <w:tcPr>
            <w:tcW w:w="959" w:type="dxa"/>
          </w:tcPr>
          <w:p w14:paraId="203A04C6"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4BDE1CF0" w14:textId="77777777" w:rsidR="00AA020E" w:rsidRPr="00A6428B" w:rsidRDefault="00710C41" w:rsidP="00710C41">
            <w:pPr>
              <w:spacing w:line="276" w:lineRule="auto"/>
              <w:rPr>
                <w:rFonts w:ascii="Roboto Light" w:hAnsi="Roboto Light"/>
              </w:rPr>
            </w:pPr>
            <w:r w:rsidRPr="00A6428B">
              <w:rPr>
                <w:rFonts w:ascii="Roboto Light" w:hAnsi="Roboto Light"/>
              </w:rPr>
              <w:t>Leverandør skal vere tilgjengeleg for førespurnad på telefon verkedagar mellom kl. 08.00 og 15.00</w:t>
            </w:r>
            <w:r w:rsidR="00AA020E" w:rsidRPr="00A6428B">
              <w:rPr>
                <w:rFonts w:ascii="Roboto Light" w:hAnsi="Roboto Light"/>
              </w:rPr>
              <w:t xml:space="preserve">. </w:t>
            </w:r>
          </w:p>
          <w:p w14:paraId="2C529689" w14:textId="77777777" w:rsidR="00AA020E" w:rsidRPr="00A6428B" w:rsidRDefault="00AA020E" w:rsidP="00710C41">
            <w:pPr>
              <w:spacing w:line="276" w:lineRule="auto"/>
              <w:rPr>
                <w:rFonts w:ascii="Roboto Light" w:hAnsi="Roboto Light"/>
              </w:rPr>
            </w:pPr>
          </w:p>
          <w:p w14:paraId="6CD5E89C" w14:textId="7765BE43" w:rsidR="00710C41" w:rsidRPr="00A6428B" w:rsidRDefault="00AA020E" w:rsidP="00710C41">
            <w:pPr>
              <w:spacing w:line="276" w:lineRule="auto"/>
              <w:rPr>
                <w:rFonts w:ascii="Roboto Light" w:hAnsi="Roboto Light"/>
              </w:rPr>
            </w:pPr>
            <w:r w:rsidRPr="00A6428B">
              <w:rPr>
                <w:rFonts w:ascii="Roboto Light" w:hAnsi="Roboto Light"/>
              </w:rPr>
              <w:t xml:space="preserve">Oppdragsgjevar må kunne bestille hasteoppdrag på verkedagar utanom ordinær arbeidstid, samt i helger. Ordninga er meint brukt sjeldan. </w:t>
            </w:r>
            <w:r w:rsidR="00710C41" w:rsidRPr="00A6428B">
              <w:rPr>
                <w:rFonts w:ascii="Roboto Light" w:hAnsi="Roboto Light"/>
              </w:rPr>
              <w:t xml:space="preserve"> </w:t>
            </w:r>
          </w:p>
        </w:tc>
        <w:tc>
          <w:tcPr>
            <w:tcW w:w="738" w:type="dxa"/>
          </w:tcPr>
          <w:p w14:paraId="654989DA"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 A</w:t>
            </w:r>
          </w:p>
        </w:tc>
        <w:tc>
          <w:tcPr>
            <w:tcW w:w="1417" w:type="dxa"/>
            <w:shd w:val="clear" w:color="auto" w:fill="FFC000"/>
          </w:tcPr>
          <w:p w14:paraId="2AB733BA" w14:textId="77777777" w:rsidR="00710C41" w:rsidRPr="00A6428B" w:rsidRDefault="00710C41" w:rsidP="00710C41">
            <w:pPr>
              <w:spacing w:line="276" w:lineRule="auto"/>
              <w:jc w:val="center"/>
              <w:rPr>
                <w:rFonts w:ascii="Roboto Light" w:hAnsi="Roboto Light"/>
              </w:rPr>
            </w:pPr>
          </w:p>
          <w:p w14:paraId="695D18C8" w14:textId="77777777" w:rsidR="00710C41" w:rsidRPr="00A6428B" w:rsidRDefault="00710C41" w:rsidP="00982A87">
            <w:pPr>
              <w:spacing w:line="276" w:lineRule="auto"/>
              <w:jc w:val="center"/>
              <w:rPr>
                <w:rFonts w:ascii="Roboto Light" w:hAnsi="Roboto Light"/>
              </w:rPr>
            </w:pPr>
          </w:p>
        </w:tc>
      </w:tr>
      <w:tr w:rsidR="00710C41" w:rsidRPr="00A6428B" w14:paraId="5412707B" w14:textId="59352603" w:rsidTr="00565ABB">
        <w:tblPrEx>
          <w:tblLook w:val="01E0" w:firstRow="1" w:lastRow="1" w:firstColumn="1" w:lastColumn="1" w:noHBand="0" w:noVBand="0"/>
        </w:tblPrEx>
        <w:trPr>
          <w:trHeight w:val="1434"/>
        </w:trPr>
        <w:tc>
          <w:tcPr>
            <w:tcW w:w="959" w:type="dxa"/>
          </w:tcPr>
          <w:p w14:paraId="479B25E3"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2568C87C" w14:textId="77777777" w:rsidR="00710C41" w:rsidRPr="00A6428B" w:rsidRDefault="00710C41" w:rsidP="00710C41">
            <w:pPr>
              <w:spacing w:line="276" w:lineRule="auto"/>
              <w:rPr>
                <w:rFonts w:ascii="Roboto Light" w:hAnsi="Roboto Light"/>
              </w:rPr>
            </w:pPr>
            <w:r w:rsidRPr="00A6428B">
              <w:rPr>
                <w:rFonts w:ascii="Roboto Light" w:hAnsi="Roboto Light"/>
              </w:rPr>
              <w:t>Førespurnadar om ordinære bestillingar av oppdrag (varer inkludert montering) skal handsamast innan 2 verkedagar, med ei skriftleg ordrestadfesting til oppdragsgivar som skal innehalde dato for oppstart og tentativ dato for ferdigstilling.</w:t>
            </w:r>
          </w:p>
          <w:p w14:paraId="26093DEC" w14:textId="77777777" w:rsidR="00002E53" w:rsidRPr="00A6428B" w:rsidRDefault="00002E53" w:rsidP="00710C41">
            <w:pPr>
              <w:spacing w:line="276" w:lineRule="auto"/>
              <w:rPr>
                <w:rFonts w:ascii="Roboto Light" w:hAnsi="Roboto Light"/>
              </w:rPr>
            </w:pPr>
          </w:p>
        </w:tc>
        <w:tc>
          <w:tcPr>
            <w:tcW w:w="738" w:type="dxa"/>
          </w:tcPr>
          <w:p w14:paraId="4B995303" w14:textId="77777777" w:rsidR="00710C41" w:rsidRPr="00A6428B" w:rsidRDefault="00710C41" w:rsidP="00710C41">
            <w:pPr>
              <w:spacing w:line="276" w:lineRule="auto"/>
              <w:rPr>
                <w:rFonts w:ascii="Roboto Light" w:hAnsi="Roboto Light"/>
                <w:highlight w:val="yellow"/>
              </w:rPr>
            </w:pPr>
            <w:r w:rsidRPr="00A6428B">
              <w:rPr>
                <w:rFonts w:ascii="Roboto Light" w:hAnsi="Roboto Light"/>
              </w:rPr>
              <w:t>A</w:t>
            </w:r>
          </w:p>
        </w:tc>
        <w:tc>
          <w:tcPr>
            <w:tcW w:w="1417" w:type="dxa"/>
            <w:shd w:val="clear" w:color="auto" w:fill="FFC000"/>
          </w:tcPr>
          <w:p w14:paraId="40036461" w14:textId="77777777" w:rsidR="00710C41" w:rsidRPr="00A6428B" w:rsidRDefault="00710C41" w:rsidP="00710C41">
            <w:pPr>
              <w:spacing w:line="276" w:lineRule="auto"/>
              <w:jc w:val="center"/>
              <w:rPr>
                <w:rFonts w:ascii="Roboto Light" w:hAnsi="Roboto Light"/>
              </w:rPr>
            </w:pPr>
          </w:p>
          <w:p w14:paraId="6700226B" w14:textId="77777777" w:rsidR="00710C41" w:rsidRPr="00A6428B" w:rsidRDefault="00710C41" w:rsidP="00982A87">
            <w:pPr>
              <w:spacing w:line="276" w:lineRule="auto"/>
              <w:jc w:val="center"/>
              <w:rPr>
                <w:rFonts w:ascii="Roboto Light" w:hAnsi="Roboto Light"/>
              </w:rPr>
            </w:pPr>
          </w:p>
        </w:tc>
      </w:tr>
      <w:tr w:rsidR="00710C41" w:rsidRPr="00A6428B" w14:paraId="43E30307" w14:textId="12310687" w:rsidTr="004E5CC9">
        <w:tblPrEx>
          <w:tblLook w:val="01E0" w:firstRow="1" w:lastRow="1" w:firstColumn="1" w:lastColumn="1" w:noHBand="0" w:noVBand="0"/>
        </w:tblPrEx>
        <w:trPr>
          <w:trHeight w:val="806"/>
        </w:trPr>
        <w:tc>
          <w:tcPr>
            <w:tcW w:w="959" w:type="dxa"/>
          </w:tcPr>
          <w:p w14:paraId="62720914"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4BD341C5" w14:textId="77777777" w:rsidR="00710C41" w:rsidRPr="00A6428B" w:rsidRDefault="00710C41" w:rsidP="00710C41">
            <w:pPr>
              <w:spacing w:line="276" w:lineRule="auto"/>
              <w:rPr>
                <w:rFonts w:ascii="Roboto Light" w:hAnsi="Roboto Light"/>
              </w:rPr>
            </w:pPr>
            <w:r w:rsidRPr="00A6428B">
              <w:rPr>
                <w:rFonts w:ascii="Roboto Light" w:hAnsi="Roboto Light"/>
              </w:rPr>
              <w:t>Ordrestadfestinga skal innehalde eit anslag over varekostnadene samt eit estimat for forventa timeforbruk.</w:t>
            </w:r>
          </w:p>
        </w:tc>
        <w:tc>
          <w:tcPr>
            <w:tcW w:w="738" w:type="dxa"/>
          </w:tcPr>
          <w:p w14:paraId="028F05ED"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63DC0FD1" w14:textId="77777777" w:rsidR="00710C41" w:rsidRPr="00A6428B" w:rsidRDefault="00710C41" w:rsidP="00710C41">
            <w:pPr>
              <w:spacing w:line="276" w:lineRule="auto"/>
              <w:jc w:val="center"/>
              <w:rPr>
                <w:rFonts w:ascii="Roboto Light" w:hAnsi="Roboto Light"/>
              </w:rPr>
            </w:pPr>
          </w:p>
          <w:p w14:paraId="7DD42DE6" w14:textId="77777777" w:rsidR="00710C41" w:rsidRPr="00A6428B" w:rsidRDefault="00710C41" w:rsidP="00982A87">
            <w:pPr>
              <w:spacing w:line="276" w:lineRule="auto"/>
              <w:jc w:val="center"/>
              <w:rPr>
                <w:rFonts w:ascii="Roboto Light" w:hAnsi="Roboto Light"/>
              </w:rPr>
            </w:pPr>
          </w:p>
        </w:tc>
      </w:tr>
      <w:tr w:rsidR="00710C41" w:rsidRPr="00A6428B" w14:paraId="5CF9EE94" w14:textId="3C6720FB" w:rsidTr="004E5CC9">
        <w:tblPrEx>
          <w:tblLook w:val="01E0" w:firstRow="1" w:lastRow="1" w:firstColumn="1" w:lastColumn="1" w:noHBand="0" w:noVBand="0"/>
        </w:tblPrEx>
        <w:trPr>
          <w:trHeight w:val="1199"/>
        </w:trPr>
        <w:tc>
          <w:tcPr>
            <w:tcW w:w="959" w:type="dxa"/>
          </w:tcPr>
          <w:p w14:paraId="76F80AA5"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24BD4A63" w14:textId="77777777" w:rsidR="00710C41" w:rsidRPr="00A6428B" w:rsidRDefault="00710C41" w:rsidP="00710C41">
            <w:pPr>
              <w:spacing w:line="276" w:lineRule="auto"/>
              <w:rPr>
                <w:rFonts w:ascii="Roboto Light" w:hAnsi="Roboto Light"/>
              </w:rPr>
            </w:pPr>
            <w:r w:rsidRPr="00A6428B">
              <w:rPr>
                <w:rFonts w:ascii="Roboto Light" w:hAnsi="Roboto Light"/>
              </w:rPr>
              <w:t>Dersom leverandøren ser at anslaget over timar vil bli vesentleg overskriden, skal leverandøren utan ugrunna opphald varsle skriftleg om dette, og samstundes informere om årsaka til endringa.</w:t>
            </w:r>
          </w:p>
        </w:tc>
        <w:tc>
          <w:tcPr>
            <w:tcW w:w="738" w:type="dxa"/>
          </w:tcPr>
          <w:p w14:paraId="0CDB87EB"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19A908E9" w14:textId="77777777" w:rsidR="00710C41" w:rsidRPr="00A6428B" w:rsidRDefault="00710C41" w:rsidP="00710C41">
            <w:pPr>
              <w:spacing w:line="276" w:lineRule="auto"/>
              <w:rPr>
                <w:rFonts w:ascii="Roboto Light" w:hAnsi="Roboto Light"/>
              </w:rPr>
            </w:pPr>
          </w:p>
          <w:p w14:paraId="5B691BAB" w14:textId="77777777" w:rsidR="00710C41" w:rsidRPr="00A6428B" w:rsidRDefault="00710C41" w:rsidP="00982A87">
            <w:pPr>
              <w:spacing w:line="276" w:lineRule="auto"/>
              <w:jc w:val="center"/>
              <w:rPr>
                <w:rFonts w:ascii="Roboto Light" w:hAnsi="Roboto Light"/>
              </w:rPr>
            </w:pPr>
          </w:p>
        </w:tc>
      </w:tr>
      <w:tr w:rsidR="00710C41" w:rsidRPr="00A6428B" w14:paraId="16FEB911" w14:textId="47A4CB4A" w:rsidTr="00565ABB">
        <w:tblPrEx>
          <w:tblLook w:val="01E0" w:firstRow="1" w:lastRow="1" w:firstColumn="1" w:lastColumn="1" w:noHBand="0" w:noVBand="0"/>
        </w:tblPrEx>
        <w:trPr>
          <w:trHeight w:val="1035"/>
        </w:trPr>
        <w:tc>
          <w:tcPr>
            <w:tcW w:w="959" w:type="dxa"/>
          </w:tcPr>
          <w:p w14:paraId="7B42840C"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41D0A9DC" w14:textId="77777777" w:rsidR="00710C41" w:rsidRPr="00A6428B" w:rsidRDefault="00710C41" w:rsidP="00710C41">
            <w:pPr>
              <w:spacing w:line="276" w:lineRule="auto"/>
              <w:rPr>
                <w:rFonts w:ascii="Roboto Light" w:hAnsi="Roboto Light"/>
              </w:rPr>
            </w:pPr>
            <w:r w:rsidRPr="00A6428B">
              <w:rPr>
                <w:rFonts w:ascii="Roboto Light" w:hAnsi="Roboto Light"/>
              </w:rPr>
              <w:t>Oppdrag skal utførast fortløpande dersom ikkje anna er avtalt med oppdragsgivar.</w:t>
            </w:r>
          </w:p>
        </w:tc>
        <w:tc>
          <w:tcPr>
            <w:tcW w:w="738" w:type="dxa"/>
          </w:tcPr>
          <w:p w14:paraId="7D112D2B"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77AA4B53" w14:textId="77777777" w:rsidR="00710C41" w:rsidRPr="00A6428B" w:rsidRDefault="00710C41" w:rsidP="00710C41">
            <w:pPr>
              <w:spacing w:line="276" w:lineRule="auto"/>
              <w:jc w:val="center"/>
              <w:rPr>
                <w:rFonts w:ascii="Roboto Light" w:hAnsi="Roboto Light"/>
              </w:rPr>
            </w:pPr>
          </w:p>
          <w:p w14:paraId="1817AD7A" w14:textId="77777777" w:rsidR="00710C41" w:rsidRPr="00A6428B" w:rsidRDefault="00710C41" w:rsidP="00982A87">
            <w:pPr>
              <w:spacing w:line="276" w:lineRule="auto"/>
              <w:jc w:val="center"/>
              <w:rPr>
                <w:rFonts w:ascii="Roboto Light" w:hAnsi="Roboto Light"/>
              </w:rPr>
            </w:pPr>
          </w:p>
        </w:tc>
      </w:tr>
      <w:tr w:rsidR="00710C41" w:rsidRPr="00A6428B" w14:paraId="6520F6F3" w14:textId="6E75CC21" w:rsidTr="0016241F">
        <w:tblPrEx>
          <w:tblLook w:val="01E0" w:firstRow="1" w:lastRow="1" w:firstColumn="1" w:lastColumn="1" w:noHBand="0" w:noVBand="0"/>
        </w:tblPrEx>
        <w:tc>
          <w:tcPr>
            <w:tcW w:w="959" w:type="dxa"/>
          </w:tcPr>
          <w:p w14:paraId="450E9120"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Borders>
              <w:bottom w:val="single" w:sz="4" w:space="0" w:color="auto"/>
            </w:tcBorders>
          </w:tcPr>
          <w:p w14:paraId="5AE24B32"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 xml:space="preserve">Hasteoppdrag </w:t>
            </w:r>
          </w:p>
          <w:p w14:paraId="180EBBE7" w14:textId="77777777" w:rsidR="002A55AD" w:rsidRPr="00A6428B" w:rsidRDefault="00710C41" w:rsidP="00710C41">
            <w:pPr>
              <w:spacing w:line="276" w:lineRule="auto"/>
              <w:rPr>
                <w:rFonts w:ascii="Roboto Light" w:hAnsi="Roboto Light"/>
              </w:rPr>
            </w:pPr>
            <w:r w:rsidRPr="00A6428B">
              <w:rPr>
                <w:rFonts w:ascii="Roboto Light" w:hAnsi="Roboto Light"/>
              </w:rPr>
              <w:t xml:space="preserve">Ved hasteoppdrag skal responstid (frå oppdragsgjevar bestiller eit oppdrag til leverandør stille på arbeidsstad og igangsett arbeid) vere 4 </w:t>
            </w:r>
          </w:p>
          <w:p w14:paraId="366B9D73" w14:textId="221EF0F5" w:rsidR="00710C41" w:rsidRPr="00A6428B" w:rsidRDefault="00710C41" w:rsidP="00710C41">
            <w:pPr>
              <w:spacing w:line="276" w:lineRule="auto"/>
              <w:rPr>
                <w:rFonts w:ascii="Roboto Light" w:hAnsi="Roboto Light"/>
              </w:rPr>
            </w:pPr>
            <w:r w:rsidRPr="00A6428B">
              <w:rPr>
                <w:rFonts w:ascii="Roboto Light" w:hAnsi="Roboto Light"/>
              </w:rPr>
              <w:t xml:space="preserve">timar </w:t>
            </w:r>
          </w:p>
          <w:p w14:paraId="598407E9" w14:textId="77777777" w:rsidR="00710C41" w:rsidRPr="00A6428B" w:rsidRDefault="00710C41" w:rsidP="00710C41">
            <w:pPr>
              <w:spacing w:line="276" w:lineRule="auto"/>
              <w:rPr>
                <w:rFonts w:ascii="Roboto Light" w:hAnsi="Roboto Light"/>
              </w:rPr>
            </w:pPr>
          </w:p>
          <w:p w14:paraId="39306C42" w14:textId="77777777" w:rsidR="00710C41" w:rsidRPr="00A6428B" w:rsidRDefault="00710C41" w:rsidP="00710C41">
            <w:pPr>
              <w:spacing w:line="276" w:lineRule="auto"/>
              <w:rPr>
                <w:rFonts w:ascii="Roboto Light" w:hAnsi="Roboto Light"/>
              </w:rPr>
            </w:pPr>
            <w:r w:rsidRPr="00A6428B">
              <w:rPr>
                <w:rFonts w:ascii="Roboto Light" w:hAnsi="Roboto Light"/>
              </w:rPr>
              <w:t xml:space="preserve">Hasteoppdrag blir definerte som oppgåver som krev rask reaksjon for å sikre eigedomane og verdiane til oppdragsgivar. Dei fleste hasteoppdraga blir bestilte innanfor ordinær arbeidstid. </w:t>
            </w:r>
          </w:p>
          <w:p w14:paraId="77E3F6E2" w14:textId="77777777" w:rsidR="00710C41" w:rsidRPr="00A6428B" w:rsidRDefault="00710C41" w:rsidP="00933DAF">
            <w:pPr>
              <w:spacing w:line="276" w:lineRule="auto"/>
              <w:rPr>
                <w:rFonts w:ascii="Roboto Light" w:hAnsi="Roboto Light"/>
              </w:rPr>
            </w:pPr>
          </w:p>
        </w:tc>
        <w:tc>
          <w:tcPr>
            <w:tcW w:w="738" w:type="dxa"/>
          </w:tcPr>
          <w:p w14:paraId="7F83249F"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5B6E1A6D" w14:textId="77777777" w:rsidR="00710C41" w:rsidRPr="00A6428B" w:rsidRDefault="00710C41" w:rsidP="00710C41">
            <w:pPr>
              <w:spacing w:line="276" w:lineRule="auto"/>
              <w:jc w:val="center"/>
              <w:rPr>
                <w:rFonts w:ascii="Roboto Light" w:hAnsi="Roboto Light"/>
              </w:rPr>
            </w:pPr>
          </w:p>
          <w:p w14:paraId="3824F6AA" w14:textId="77777777" w:rsidR="00710C41" w:rsidRPr="00A6428B" w:rsidRDefault="00710C41" w:rsidP="00982A87">
            <w:pPr>
              <w:spacing w:line="276" w:lineRule="auto"/>
              <w:jc w:val="center"/>
              <w:rPr>
                <w:rFonts w:ascii="Roboto Light" w:hAnsi="Roboto Light"/>
              </w:rPr>
            </w:pPr>
          </w:p>
        </w:tc>
      </w:tr>
      <w:tr w:rsidR="00710C41" w:rsidRPr="00A6428B" w14:paraId="40DAA25A" w14:textId="430BD4C8" w:rsidTr="001D164E">
        <w:tblPrEx>
          <w:tblLook w:val="01E0" w:firstRow="1" w:lastRow="1" w:firstColumn="1" w:lastColumn="1" w:noHBand="0" w:noVBand="0"/>
        </w:tblPrEx>
        <w:trPr>
          <w:trHeight w:val="1141"/>
        </w:trPr>
        <w:tc>
          <w:tcPr>
            <w:tcW w:w="959" w:type="dxa"/>
          </w:tcPr>
          <w:p w14:paraId="3CAEA69D"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Borders>
              <w:top w:val="single" w:sz="4" w:space="0" w:color="auto"/>
            </w:tcBorders>
          </w:tcPr>
          <w:p w14:paraId="769EFE89" w14:textId="77777777" w:rsidR="00710C41" w:rsidRPr="00A6428B" w:rsidRDefault="00710C41" w:rsidP="00710C41">
            <w:pPr>
              <w:spacing w:line="276" w:lineRule="auto"/>
              <w:rPr>
                <w:rFonts w:ascii="Roboto Light" w:hAnsi="Roboto Light"/>
              </w:rPr>
            </w:pPr>
            <w:r w:rsidRPr="00A6428B">
              <w:rPr>
                <w:rFonts w:ascii="Roboto Light" w:hAnsi="Roboto Light"/>
              </w:rPr>
              <w:t>Etter sikring og mellombelse reparasjonar i samband med hasteutkalling skal permanent reparasjon normalt utførast i løpet av påfølgjande arbeidsdag.</w:t>
            </w:r>
          </w:p>
          <w:p w14:paraId="133AA2D0" w14:textId="77777777" w:rsidR="00002E53" w:rsidRPr="00A6428B" w:rsidRDefault="00002E53" w:rsidP="00710C41">
            <w:pPr>
              <w:spacing w:line="276" w:lineRule="auto"/>
              <w:rPr>
                <w:rFonts w:ascii="Roboto Light" w:hAnsi="Roboto Light"/>
              </w:rPr>
            </w:pPr>
          </w:p>
        </w:tc>
        <w:tc>
          <w:tcPr>
            <w:tcW w:w="738" w:type="dxa"/>
          </w:tcPr>
          <w:p w14:paraId="4B84CDDE"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37EEC20A" w14:textId="77777777" w:rsidR="00710C41" w:rsidRPr="00A6428B" w:rsidRDefault="00710C41" w:rsidP="001D164E">
            <w:pPr>
              <w:spacing w:line="276" w:lineRule="auto"/>
              <w:jc w:val="center"/>
              <w:rPr>
                <w:rFonts w:ascii="Roboto Light" w:hAnsi="Roboto Light"/>
              </w:rPr>
            </w:pPr>
          </w:p>
        </w:tc>
      </w:tr>
      <w:tr w:rsidR="00710C41" w:rsidRPr="00A6428B" w14:paraId="2B427E6C" w14:textId="32CDDF05" w:rsidTr="00565ABB">
        <w:tblPrEx>
          <w:tblLook w:val="01E0" w:firstRow="1" w:lastRow="1" w:firstColumn="1" w:lastColumn="1" w:noHBand="0" w:noVBand="0"/>
        </w:tblPrEx>
        <w:tc>
          <w:tcPr>
            <w:tcW w:w="959" w:type="dxa"/>
          </w:tcPr>
          <w:p w14:paraId="24DBE52A" w14:textId="77777777" w:rsidR="00710C41" w:rsidRPr="00A6428B" w:rsidRDefault="00710C41" w:rsidP="00710C41">
            <w:pPr>
              <w:pStyle w:val="Listeavsnitt"/>
              <w:numPr>
                <w:ilvl w:val="0"/>
                <w:numId w:val="21"/>
              </w:numPr>
              <w:spacing w:line="276" w:lineRule="auto"/>
              <w:ind w:left="312"/>
              <w:rPr>
                <w:rFonts w:ascii="Roboto Light" w:hAnsi="Roboto Light"/>
              </w:rPr>
            </w:pPr>
          </w:p>
        </w:tc>
        <w:tc>
          <w:tcPr>
            <w:tcW w:w="7087" w:type="dxa"/>
          </w:tcPr>
          <w:p w14:paraId="22F339DA" w14:textId="77777777" w:rsidR="00710C41" w:rsidRPr="00A6428B" w:rsidRDefault="00710C41" w:rsidP="00710C41">
            <w:pPr>
              <w:spacing w:line="276" w:lineRule="auto"/>
              <w:rPr>
                <w:rFonts w:ascii="Roboto Light" w:hAnsi="Roboto Light"/>
                <w:b/>
                <w:bCs/>
              </w:rPr>
            </w:pPr>
            <w:r w:rsidRPr="00A6428B">
              <w:rPr>
                <w:rFonts w:ascii="Roboto Light" w:hAnsi="Roboto Light"/>
                <w:b/>
                <w:bCs/>
              </w:rPr>
              <w:t xml:space="preserve">Arbeid i fellesferien </w:t>
            </w:r>
          </w:p>
          <w:p w14:paraId="0B754AC3" w14:textId="77777777" w:rsidR="00AA5B23" w:rsidRPr="00A6428B" w:rsidRDefault="00710C41" w:rsidP="00710C41">
            <w:pPr>
              <w:spacing w:line="276" w:lineRule="auto"/>
              <w:rPr>
                <w:rFonts w:ascii="Roboto Light" w:hAnsi="Roboto Light"/>
              </w:rPr>
            </w:pPr>
            <w:r w:rsidRPr="00A6428B">
              <w:rPr>
                <w:rFonts w:ascii="Roboto Light" w:hAnsi="Roboto Light"/>
              </w:rPr>
              <w:t xml:space="preserve">Noko av arbeidet som skal utførast på skular, må påreknast utført i </w:t>
            </w:r>
          </w:p>
          <w:p w14:paraId="67FF1F82" w14:textId="26602B03" w:rsidR="00710C41" w:rsidRPr="00A6428B" w:rsidRDefault="00710C41" w:rsidP="00710C41">
            <w:pPr>
              <w:spacing w:line="276" w:lineRule="auto"/>
              <w:rPr>
                <w:rFonts w:ascii="Roboto Light" w:hAnsi="Roboto Light"/>
              </w:rPr>
            </w:pPr>
            <w:r w:rsidRPr="00A6428B">
              <w:rPr>
                <w:rFonts w:ascii="Roboto Light" w:hAnsi="Roboto Light"/>
              </w:rPr>
              <w:t xml:space="preserve">skuleferiane. Arbeid som skal utførast i denne perioden, vil så langt det er mogleg bli meldt inn til leverandøren innan 1. </w:t>
            </w:r>
            <w:r w:rsidR="00002E53" w:rsidRPr="00A6428B">
              <w:rPr>
                <w:rFonts w:ascii="Roboto Light" w:hAnsi="Roboto Light"/>
              </w:rPr>
              <w:t>juni</w:t>
            </w:r>
            <w:r w:rsidRPr="00A6428B">
              <w:rPr>
                <w:rFonts w:ascii="Roboto Light" w:hAnsi="Roboto Light"/>
              </w:rPr>
              <w:t xml:space="preserve"> kvart år.</w:t>
            </w:r>
          </w:p>
          <w:p w14:paraId="4168AAB9" w14:textId="77777777" w:rsidR="00710C41" w:rsidRPr="00A6428B" w:rsidRDefault="00710C41" w:rsidP="00710C41">
            <w:pPr>
              <w:spacing w:line="276" w:lineRule="auto"/>
              <w:rPr>
                <w:rFonts w:ascii="Roboto Light" w:hAnsi="Roboto Light"/>
              </w:rPr>
            </w:pPr>
          </w:p>
          <w:p w14:paraId="738628A1" w14:textId="77777777" w:rsidR="00002E53" w:rsidRPr="00A6428B" w:rsidRDefault="00710C41" w:rsidP="00710C41">
            <w:pPr>
              <w:spacing w:line="276" w:lineRule="auto"/>
              <w:rPr>
                <w:rFonts w:ascii="Roboto Light" w:hAnsi="Roboto Light"/>
              </w:rPr>
            </w:pPr>
            <w:r w:rsidRPr="00A6428B">
              <w:rPr>
                <w:rFonts w:ascii="Roboto Light" w:hAnsi="Roboto Light"/>
              </w:rPr>
              <w:t>Leverandøren skal ha tilstrekkeleg kapasitet til å utføre desse oppdraga</w:t>
            </w:r>
          </w:p>
          <w:p w14:paraId="676A55A5" w14:textId="3CB8BC51" w:rsidR="001346D3" w:rsidRPr="00A6428B" w:rsidRDefault="001346D3" w:rsidP="00710C41">
            <w:pPr>
              <w:spacing w:line="276" w:lineRule="auto"/>
              <w:rPr>
                <w:rFonts w:ascii="Roboto Light" w:hAnsi="Roboto Light"/>
              </w:rPr>
            </w:pPr>
          </w:p>
        </w:tc>
        <w:tc>
          <w:tcPr>
            <w:tcW w:w="738" w:type="dxa"/>
          </w:tcPr>
          <w:p w14:paraId="75647DFE" w14:textId="77777777" w:rsidR="00710C41" w:rsidRPr="00A6428B" w:rsidRDefault="00710C41" w:rsidP="00710C41">
            <w:pPr>
              <w:spacing w:line="276" w:lineRule="auto"/>
              <w:rPr>
                <w:rFonts w:ascii="Roboto Light" w:hAnsi="Roboto Light"/>
              </w:rPr>
            </w:pPr>
            <w:r w:rsidRPr="00A6428B">
              <w:rPr>
                <w:rFonts w:ascii="Roboto Light" w:hAnsi="Roboto Light"/>
              </w:rPr>
              <w:t>A</w:t>
            </w:r>
          </w:p>
        </w:tc>
        <w:tc>
          <w:tcPr>
            <w:tcW w:w="1417" w:type="dxa"/>
            <w:shd w:val="clear" w:color="auto" w:fill="FFC000"/>
          </w:tcPr>
          <w:p w14:paraId="1EF19ADC" w14:textId="77777777" w:rsidR="00710C41" w:rsidRPr="00A6428B" w:rsidRDefault="00710C41" w:rsidP="001D164E">
            <w:pPr>
              <w:spacing w:line="276" w:lineRule="auto"/>
              <w:jc w:val="center"/>
              <w:rPr>
                <w:rFonts w:ascii="Roboto Light" w:hAnsi="Roboto Light"/>
              </w:rPr>
            </w:pPr>
          </w:p>
        </w:tc>
      </w:tr>
    </w:tbl>
    <w:p w14:paraId="49BEAAC2" w14:textId="77777777" w:rsidR="00D8254B" w:rsidRPr="00A6428B" w:rsidRDefault="00D8254B" w:rsidP="00D8254B">
      <w:pPr>
        <w:spacing w:line="276" w:lineRule="auto"/>
        <w:rPr>
          <w:rFonts w:ascii="Roboto Light" w:hAnsi="Roboto Light"/>
          <w:i/>
          <w:iCs/>
        </w:rPr>
      </w:pPr>
    </w:p>
    <w:p w14:paraId="32A99FEE" w14:textId="77777777" w:rsidR="00D8254B" w:rsidRPr="00A6428B" w:rsidRDefault="00D8254B" w:rsidP="00D8254B">
      <w:pPr>
        <w:spacing w:line="276" w:lineRule="auto"/>
        <w:rPr>
          <w:rFonts w:ascii="Roboto Light" w:hAnsi="Roboto Light"/>
          <w:i/>
          <w:iCs/>
        </w:rPr>
      </w:pPr>
    </w:p>
    <w:p w14:paraId="1D5D28D8" w14:textId="77777777" w:rsidR="00002E53" w:rsidRPr="00A6428B" w:rsidRDefault="00002E53" w:rsidP="00D8254B">
      <w:pPr>
        <w:spacing w:line="276" w:lineRule="auto"/>
        <w:rPr>
          <w:rFonts w:ascii="Roboto Light" w:hAnsi="Roboto Light"/>
          <w:i/>
          <w:iCs/>
        </w:rPr>
      </w:pPr>
    </w:p>
    <w:p w14:paraId="59EA91C1" w14:textId="77777777" w:rsidR="00002E53" w:rsidRPr="00A6428B" w:rsidRDefault="00002E53" w:rsidP="00D8254B">
      <w:pPr>
        <w:spacing w:line="276" w:lineRule="auto"/>
        <w:rPr>
          <w:rFonts w:ascii="Roboto Light" w:hAnsi="Roboto Light"/>
          <w:i/>
          <w:iCs/>
        </w:rPr>
      </w:pPr>
    </w:p>
    <w:p w14:paraId="23EB7443" w14:textId="77777777" w:rsidR="00002E53" w:rsidRPr="00A6428B" w:rsidRDefault="00002E53" w:rsidP="00D8254B">
      <w:pPr>
        <w:spacing w:line="276" w:lineRule="auto"/>
        <w:rPr>
          <w:rFonts w:ascii="Roboto Light" w:hAnsi="Roboto Light"/>
          <w:i/>
          <w:iCs/>
        </w:rPr>
      </w:pPr>
    </w:p>
    <w:p w14:paraId="670A6014" w14:textId="77777777" w:rsidR="00002E53" w:rsidRPr="00A6428B" w:rsidRDefault="00002E53" w:rsidP="00D8254B">
      <w:pPr>
        <w:spacing w:line="276" w:lineRule="auto"/>
        <w:rPr>
          <w:rFonts w:ascii="Roboto Light" w:hAnsi="Roboto Light"/>
          <w:i/>
          <w:iCs/>
        </w:rPr>
      </w:pPr>
    </w:p>
    <w:p w14:paraId="7D442D7D" w14:textId="77777777" w:rsidR="00002E53" w:rsidRPr="00A6428B" w:rsidRDefault="00002E53" w:rsidP="00D8254B">
      <w:pPr>
        <w:spacing w:line="276" w:lineRule="auto"/>
        <w:rPr>
          <w:rFonts w:ascii="Roboto Light" w:hAnsi="Roboto Light"/>
          <w:i/>
          <w:iCs/>
        </w:rPr>
      </w:pPr>
    </w:p>
    <w:p w14:paraId="6FB48B31" w14:textId="77777777" w:rsidR="00002E53" w:rsidRPr="00A6428B" w:rsidRDefault="00002E53" w:rsidP="00D8254B">
      <w:pPr>
        <w:spacing w:line="276" w:lineRule="auto"/>
        <w:rPr>
          <w:rFonts w:ascii="Roboto Light" w:hAnsi="Roboto Light"/>
          <w:i/>
          <w:iCs/>
        </w:rPr>
      </w:pPr>
    </w:p>
    <w:p w14:paraId="285A5049" w14:textId="77777777" w:rsidR="00002E53" w:rsidRPr="00A6428B" w:rsidRDefault="00002E53" w:rsidP="00D8254B">
      <w:pPr>
        <w:spacing w:line="276" w:lineRule="auto"/>
        <w:rPr>
          <w:rFonts w:ascii="Roboto Light" w:hAnsi="Roboto Light"/>
          <w:i/>
          <w:iCs/>
        </w:rPr>
      </w:pPr>
    </w:p>
    <w:p w14:paraId="03F66CA7" w14:textId="77777777" w:rsidR="00002E53" w:rsidRPr="00A6428B" w:rsidRDefault="00002E53" w:rsidP="00D8254B">
      <w:pPr>
        <w:spacing w:line="276" w:lineRule="auto"/>
        <w:rPr>
          <w:rFonts w:ascii="Roboto Light" w:hAnsi="Roboto Light"/>
          <w:i/>
          <w:iCs/>
        </w:rPr>
      </w:pPr>
    </w:p>
    <w:p w14:paraId="30BEEDEC" w14:textId="77777777" w:rsidR="00002E53" w:rsidRPr="00A6428B" w:rsidRDefault="00002E53" w:rsidP="00D8254B">
      <w:pPr>
        <w:spacing w:line="276" w:lineRule="auto"/>
        <w:rPr>
          <w:rFonts w:ascii="Roboto Light" w:hAnsi="Roboto Light"/>
          <w:i/>
          <w:iCs/>
        </w:rPr>
      </w:pPr>
    </w:p>
    <w:p w14:paraId="31DFE702" w14:textId="77777777" w:rsidR="00002E53" w:rsidRPr="00A6428B" w:rsidRDefault="00002E53" w:rsidP="00D8254B">
      <w:pPr>
        <w:spacing w:line="276" w:lineRule="auto"/>
        <w:rPr>
          <w:rFonts w:ascii="Roboto Light" w:hAnsi="Roboto Light"/>
          <w:i/>
          <w:iCs/>
        </w:rPr>
      </w:pPr>
    </w:p>
    <w:p w14:paraId="2DB1A9B8" w14:textId="77777777" w:rsidR="00002E53" w:rsidRPr="00A6428B" w:rsidRDefault="00002E53" w:rsidP="00D8254B">
      <w:pPr>
        <w:spacing w:line="276" w:lineRule="auto"/>
        <w:rPr>
          <w:rFonts w:ascii="Roboto Light" w:hAnsi="Roboto Light"/>
          <w:i/>
          <w:iCs/>
        </w:rPr>
      </w:pPr>
    </w:p>
    <w:p w14:paraId="1552AF9A" w14:textId="77777777" w:rsidR="00002E53" w:rsidRPr="00A6428B" w:rsidRDefault="00002E53" w:rsidP="00D8254B">
      <w:pPr>
        <w:spacing w:line="276" w:lineRule="auto"/>
        <w:rPr>
          <w:rFonts w:ascii="Roboto Light" w:hAnsi="Roboto Light"/>
          <w:i/>
          <w:iCs/>
        </w:rPr>
      </w:pPr>
    </w:p>
    <w:p w14:paraId="10DD4B19" w14:textId="77777777" w:rsidR="00002E53" w:rsidRPr="00A6428B" w:rsidRDefault="00002E53" w:rsidP="00D8254B">
      <w:pPr>
        <w:spacing w:line="276" w:lineRule="auto"/>
        <w:rPr>
          <w:rFonts w:ascii="Roboto Light" w:hAnsi="Roboto Light"/>
          <w:i/>
          <w:iCs/>
        </w:rPr>
      </w:pPr>
    </w:p>
    <w:p w14:paraId="306943EE" w14:textId="77777777" w:rsidR="00D8254B" w:rsidRPr="00A6428B" w:rsidRDefault="00D8254B" w:rsidP="00D8254B">
      <w:pPr>
        <w:pStyle w:val="Overskrift2Innkjp"/>
      </w:pPr>
      <w:r w:rsidRPr="00A6428B">
        <w:lastRenderedPageBreak/>
        <w:t xml:space="preserve">Krav til kapasitet og bemanning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738"/>
        <w:gridCol w:w="1417"/>
      </w:tblGrid>
      <w:tr w:rsidR="003739F0" w:rsidRPr="00A6428B" w14:paraId="1FD1A3F5" w14:textId="4E114AD5" w:rsidTr="00565ABB">
        <w:trPr>
          <w:trHeight w:val="448"/>
          <w:tblHeader/>
        </w:trPr>
        <w:tc>
          <w:tcPr>
            <w:tcW w:w="959" w:type="dxa"/>
            <w:tcBorders>
              <w:right w:val="single" w:sz="4" w:space="0" w:color="auto"/>
            </w:tcBorders>
            <w:shd w:val="clear" w:color="auto" w:fill="C0C0C0"/>
            <w:vAlign w:val="center"/>
          </w:tcPr>
          <w:p w14:paraId="515FCC77" w14:textId="77777777" w:rsidR="003739F0" w:rsidRPr="00A6428B" w:rsidRDefault="003739F0" w:rsidP="003739F0">
            <w:pPr>
              <w:spacing w:line="276" w:lineRule="auto"/>
              <w:rPr>
                <w:rFonts w:ascii="Roboto Light" w:hAnsi="Roboto Light"/>
              </w:rPr>
            </w:pPr>
            <w:r w:rsidRPr="00A6428B">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6333C440" w14:textId="77777777" w:rsidR="003739F0" w:rsidRPr="00A6428B" w:rsidRDefault="003739F0" w:rsidP="003739F0">
            <w:pPr>
              <w:spacing w:line="276" w:lineRule="auto"/>
              <w:rPr>
                <w:rFonts w:ascii="Roboto Light" w:hAnsi="Roboto Light"/>
              </w:rPr>
            </w:pPr>
            <w:r w:rsidRPr="00A6428B">
              <w:rPr>
                <w:rFonts w:ascii="Roboto Light" w:hAnsi="Roboto Light"/>
              </w:rPr>
              <w:t>Oppdragsgjevar sitt krav</w:t>
            </w:r>
          </w:p>
        </w:tc>
        <w:tc>
          <w:tcPr>
            <w:tcW w:w="738" w:type="dxa"/>
            <w:tcBorders>
              <w:left w:val="single" w:sz="4" w:space="0" w:color="auto"/>
            </w:tcBorders>
            <w:shd w:val="clear" w:color="auto" w:fill="C0C0C0"/>
            <w:vAlign w:val="center"/>
          </w:tcPr>
          <w:p w14:paraId="53FCAEFB" w14:textId="77777777" w:rsidR="003739F0" w:rsidRPr="00A6428B" w:rsidRDefault="003739F0" w:rsidP="003739F0">
            <w:pPr>
              <w:spacing w:line="276" w:lineRule="auto"/>
              <w:rPr>
                <w:rFonts w:ascii="Roboto Light" w:hAnsi="Roboto Light"/>
              </w:rPr>
            </w:pPr>
            <w:r w:rsidRPr="00A6428B">
              <w:rPr>
                <w:rFonts w:ascii="Roboto Light" w:hAnsi="Roboto Light"/>
              </w:rPr>
              <w:t xml:space="preserve">Kravtype </w:t>
            </w:r>
          </w:p>
        </w:tc>
        <w:tc>
          <w:tcPr>
            <w:tcW w:w="1417" w:type="dxa"/>
            <w:tcBorders>
              <w:left w:val="single" w:sz="4" w:space="0" w:color="auto"/>
            </w:tcBorders>
            <w:shd w:val="clear" w:color="auto" w:fill="C0C0C0"/>
          </w:tcPr>
          <w:p w14:paraId="0870A785" w14:textId="563FF014" w:rsidR="003739F0" w:rsidRPr="00A6428B" w:rsidRDefault="001D164E" w:rsidP="003739F0">
            <w:pPr>
              <w:spacing w:line="276" w:lineRule="auto"/>
              <w:rPr>
                <w:rFonts w:ascii="Roboto Light" w:hAnsi="Roboto Light"/>
              </w:rPr>
            </w:pPr>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p>
        </w:tc>
      </w:tr>
      <w:tr w:rsidR="003739F0" w:rsidRPr="00A6428B" w14:paraId="16649C8E" w14:textId="035D8082" w:rsidTr="008D7A17">
        <w:tblPrEx>
          <w:tblLook w:val="01E0" w:firstRow="1" w:lastRow="1" w:firstColumn="1" w:lastColumn="1" w:noHBand="0" w:noVBand="0"/>
        </w:tblPrEx>
        <w:trPr>
          <w:trHeight w:val="4838"/>
        </w:trPr>
        <w:tc>
          <w:tcPr>
            <w:tcW w:w="959" w:type="dxa"/>
          </w:tcPr>
          <w:p w14:paraId="488BC080" w14:textId="77777777" w:rsidR="003739F0" w:rsidRPr="00A6428B" w:rsidRDefault="003739F0" w:rsidP="003739F0">
            <w:pPr>
              <w:pStyle w:val="Listeavsnitt"/>
              <w:numPr>
                <w:ilvl w:val="0"/>
                <w:numId w:val="21"/>
              </w:numPr>
              <w:spacing w:line="276" w:lineRule="auto"/>
              <w:ind w:left="312"/>
              <w:rPr>
                <w:rFonts w:ascii="Roboto Light" w:hAnsi="Roboto Light"/>
              </w:rPr>
            </w:pPr>
          </w:p>
        </w:tc>
        <w:tc>
          <w:tcPr>
            <w:tcW w:w="7087" w:type="dxa"/>
          </w:tcPr>
          <w:p w14:paraId="08DA2EF4" w14:textId="77777777" w:rsidR="003739F0" w:rsidRPr="00A6428B" w:rsidRDefault="003739F0" w:rsidP="003739F0">
            <w:pPr>
              <w:spacing w:line="276" w:lineRule="auto"/>
              <w:rPr>
                <w:rFonts w:ascii="Roboto Light" w:hAnsi="Roboto Light"/>
              </w:rPr>
            </w:pPr>
            <w:r w:rsidRPr="00A6428B">
              <w:rPr>
                <w:rFonts w:ascii="Roboto Light" w:hAnsi="Roboto Light"/>
              </w:rPr>
              <w:t>Generelt skal leverandøren så langt som mogleg nytta fast personell per oppdrag. For alle service- og reperasjonsarbeider skal leverandøren så langt som mogleg nytta same personell gjennom heile oppdraget. Ved oppstart av kontrakten skal det peikast ut dedikert(e) kontaktperson(ar).</w:t>
            </w:r>
          </w:p>
          <w:p w14:paraId="3547EBE2" w14:textId="77777777" w:rsidR="003739F0" w:rsidRPr="00A6428B" w:rsidRDefault="003739F0" w:rsidP="003739F0">
            <w:pPr>
              <w:spacing w:line="276" w:lineRule="auto"/>
              <w:rPr>
                <w:rFonts w:ascii="Roboto Light" w:hAnsi="Roboto Light"/>
              </w:rPr>
            </w:pPr>
          </w:p>
          <w:p w14:paraId="2330FB25" w14:textId="77777777" w:rsidR="003739F0" w:rsidRPr="00A6428B" w:rsidRDefault="003739F0" w:rsidP="003739F0">
            <w:pPr>
              <w:spacing w:line="276" w:lineRule="auto"/>
              <w:rPr>
                <w:rFonts w:ascii="Roboto Light" w:hAnsi="Roboto Light"/>
              </w:rPr>
            </w:pPr>
            <w:r w:rsidRPr="00A6428B">
              <w:rPr>
                <w:rFonts w:ascii="Roboto Light" w:hAnsi="Roboto Light"/>
              </w:rPr>
              <w:t xml:space="preserve">Leverandøren skal ha tilstrekkeleg disponibelt personell til å handtere kontraktsforpliktingane i heile avtaleperioden. </w:t>
            </w:r>
          </w:p>
          <w:p w14:paraId="291F7D34" w14:textId="77777777" w:rsidR="003739F0" w:rsidRPr="00A6428B" w:rsidRDefault="003739F0" w:rsidP="003739F0">
            <w:pPr>
              <w:spacing w:line="276" w:lineRule="auto"/>
              <w:rPr>
                <w:rFonts w:ascii="Roboto Light" w:hAnsi="Roboto Light"/>
              </w:rPr>
            </w:pPr>
          </w:p>
          <w:p w14:paraId="381307A9" w14:textId="77777777" w:rsidR="003739F0" w:rsidRPr="00A6428B" w:rsidRDefault="003739F0" w:rsidP="003739F0">
            <w:pPr>
              <w:spacing w:line="276" w:lineRule="auto"/>
              <w:rPr>
                <w:rFonts w:ascii="Roboto Light" w:hAnsi="Roboto Light"/>
              </w:rPr>
            </w:pPr>
            <w:r w:rsidRPr="00A6428B">
              <w:rPr>
                <w:rFonts w:ascii="Roboto Light" w:hAnsi="Roboto Light"/>
              </w:rPr>
              <w:t>Det skal tilbydast montørar med fagbrev som låsesmed.</w:t>
            </w:r>
          </w:p>
          <w:p w14:paraId="4D19BB15" w14:textId="77777777" w:rsidR="003739F0" w:rsidRPr="00A6428B" w:rsidRDefault="003739F0" w:rsidP="003739F0">
            <w:pPr>
              <w:spacing w:line="276" w:lineRule="auto"/>
              <w:rPr>
                <w:rFonts w:ascii="Roboto Light" w:hAnsi="Roboto Light"/>
              </w:rPr>
            </w:pPr>
          </w:p>
          <w:p w14:paraId="6F2AE28D" w14:textId="77777777" w:rsidR="003739F0" w:rsidRPr="00A6428B" w:rsidRDefault="003739F0" w:rsidP="003739F0">
            <w:pPr>
              <w:spacing w:line="276" w:lineRule="auto"/>
              <w:rPr>
                <w:rFonts w:ascii="Roboto Light" w:hAnsi="Roboto Light"/>
                <w:b/>
                <w:bCs/>
              </w:rPr>
            </w:pPr>
            <w:r w:rsidRPr="00A6428B">
              <w:rPr>
                <w:rFonts w:ascii="Roboto Light" w:hAnsi="Roboto Light"/>
                <w:b/>
                <w:bCs/>
              </w:rPr>
              <w:t>Dokumentasjon</w:t>
            </w:r>
            <w:r w:rsidRPr="00A6428B">
              <w:rPr>
                <w:rFonts w:ascii="Roboto Light" w:hAnsi="Roboto Light"/>
              </w:rPr>
              <w:t xml:space="preserve">: Legg ved eit vedlegg med oversikt over dei tilbode ressursane, med namn og kompetanse (erfaring og utdanning).  </w:t>
            </w:r>
          </w:p>
        </w:tc>
        <w:tc>
          <w:tcPr>
            <w:tcW w:w="738" w:type="dxa"/>
          </w:tcPr>
          <w:p w14:paraId="5B4237D4" w14:textId="77777777" w:rsidR="003739F0" w:rsidRPr="00A6428B" w:rsidRDefault="003739F0" w:rsidP="003739F0">
            <w:pPr>
              <w:spacing w:line="276" w:lineRule="auto"/>
              <w:rPr>
                <w:rFonts w:ascii="Roboto Light" w:hAnsi="Roboto Light"/>
              </w:rPr>
            </w:pPr>
            <w:r w:rsidRPr="00A6428B">
              <w:rPr>
                <w:rFonts w:ascii="Roboto Light" w:hAnsi="Roboto Light"/>
              </w:rPr>
              <w:t>A</w:t>
            </w:r>
          </w:p>
        </w:tc>
        <w:tc>
          <w:tcPr>
            <w:tcW w:w="1417" w:type="dxa"/>
            <w:shd w:val="clear" w:color="auto" w:fill="FFC000"/>
          </w:tcPr>
          <w:p w14:paraId="4A6033B3" w14:textId="77777777" w:rsidR="003739F0" w:rsidRPr="00A6428B" w:rsidRDefault="003739F0" w:rsidP="003739F0">
            <w:pPr>
              <w:spacing w:line="276" w:lineRule="auto"/>
              <w:jc w:val="center"/>
              <w:rPr>
                <w:rFonts w:ascii="Roboto Light" w:hAnsi="Roboto Light"/>
              </w:rPr>
            </w:pPr>
          </w:p>
          <w:p w14:paraId="67AC3A75" w14:textId="601DEC1B" w:rsidR="003739F0" w:rsidRPr="00A6428B" w:rsidRDefault="003739F0" w:rsidP="003739F0">
            <w:pPr>
              <w:spacing w:line="276" w:lineRule="auto"/>
              <w:jc w:val="center"/>
              <w:rPr>
                <w:rFonts w:ascii="Roboto Light" w:hAnsi="Roboto Light"/>
              </w:rPr>
            </w:pPr>
          </w:p>
          <w:p w14:paraId="3517B8E5" w14:textId="77777777" w:rsidR="003739F0" w:rsidRPr="00A6428B" w:rsidRDefault="003739F0" w:rsidP="003739F0">
            <w:pPr>
              <w:spacing w:line="276" w:lineRule="auto"/>
              <w:rPr>
                <w:rFonts w:ascii="Roboto Light" w:hAnsi="Roboto Light"/>
              </w:rPr>
            </w:pPr>
          </w:p>
        </w:tc>
      </w:tr>
      <w:tr w:rsidR="0033357F" w:rsidRPr="00A6428B" w14:paraId="444DA0B3" w14:textId="77777777" w:rsidTr="0033357F">
        <w:tblPrEx>
          <w:tblLook w:val="01E0" w:firstRow="1" w:lastRow="1" w:firstColumn="1" w:lastColumn="1" w:noHBand="0" w:noVBand="0"/>
        </w:tblPrEx>
        <w:tc>
          <w:tcPr>
            <w:tcW w:w="10201" w:type="dxa"/>
            <w:gridSpan w:val="4"/>
            <w:shd w:val="clear" w:color="auto" w:fill="FFC000"/>
          </w:tcPr>
          <w:p w14:paraId="31C3B9F6" w14:textId="77777777" w:rsidR="0033357F" w:rsidRPr="00A6428B" w:rsidRDefault="0033357F" w:rsidP="0033357F">
            <w:pPr>
              <w:spacing w:line="276" w:lineRule="auto"/>
              <w:rPr>
                <w:rFonts w:ascii="Roboto Light" w:hAnsi="Roboto Light"/>
              </w:rPr>
            </w:pPr>
            <w:r w:rsidRPr="00A6428B">
              <w:rPr>
                <w:rFonts w:ascii="Roboto Light" w:hAnsi="Roboto Light"/>
                <w:b/>
                <w:bCs/>
              </w:rPr>
              <w:t>Svar</w:t>
            </w:r>
            <w:r w:rsidRPr="00A6428B">
              <w:rPr>
                <w:rFonts w:ascii="Roboto Light" w:hAnsi="Roboto Light"/>
              </w:rPr>
              <w:t xml:space="preserve">: </w:t>
            </w:r>
          </w:p>
          <w:p w14:paraId="02063C8D" w14:textId="3CC1F1FA" w:rsidR="0033357F" w:rsidRPr="00A6428B" w:rsidRDefault="0033357F" w:rsidP="0033357F">
            <w:pPr>
              <w:spacing w:line="276" w:lineRule="auto"/>
              <w:rPr>
                <w:rFonts w:ascii="Roboto Light" w:hAnsi="Roboto Light"/>
              </w:rPr>
            </w:pPr>
            <w:r w:rsidRPr="00A6428B">
              <w:rPr>
                <w:rFonts w:ascii="Roboto Light" w:hAnsi="Roboto Light"/>
                <w:i/>
                <w:iCs/>
              </w:rPr>
              <w:t>Leverandøren skal svare ut i denne ruta. Det er mogleg å vise til eige vedlegg med nøyaktig tilvising til sidetal, avsnitt eller liknande.</w:t>
            </w:r>
          </w:p>
        </w:tc>
      </w:tr>
    </w:tbl>
    <w:p w14:paraId="400C7443" w14:textId="77777777" w:rsidR="00E400AD" w:rsidRPr="00A6428B" w:rsidRDefault="00E400AD" w:rsidP="00D8254B">
      <w:pPr>
        <w:pStyle w:val="Overskrift2Innkjp"/>
        <w:numPr>
          <w:ilvl w:val="0"/>
          <w:numId w:val="0"/>
        </w:numPr>
      </w:pPr>
    </w:p>
    <w:p w14:paraId="1CAAF7BA" w14:textId="412B92D7" w:rsidR="00D8254B" w:rsidRPr="00A6428B" w:rsidRDefault="00D8254B" w:rsidP="00D8254B">
      <w:pPr>
        <w:pStyle w:val="Overskrift2Innkjp"/>
      </w:pPr>
      <w:r w:rsidRPr="00A6428B">
        <w:t>Miljø</w:t>
      </w:r>
      <w:bookmarkStart w:id="0" w:name="_Hlk115785772"/>
    </w:p>
    <w:bookmarkEnd w:id="0"/>
    <w:p w14:paraId="0393A442" w14:textId="1E9E23D1" w:rsidR="00D8254B" w:rsidRPr="00A6428B" w:rsidRDefault="00D8254B" w:rsidP="00E400AD">
      <w:pPr>
        <w:pStyle w:val="Overskrift3Innkjp"/>
        <w:numPr>
          <w:ilvl w:val="0"/>
          <w:numId w:val="0"/>
        </w:num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846"/>
        <w:gridCol w:w="7229"/>
        <w:gridCol w:w="851"/>
        <w:gridCol w:w="1275"/>
      </w:tblGrid>
      <w:tr w:rsidR="003739F0" w:rsidRPr="00A6428B" w14:paraId="552EE8C6" w14:textId="3807F1D6" w:rsidTr="00565ABB">
        <w:trPr>
          <w:trHeight w:val="448"/>
          <w:tblHeader/>
        </w:trPr>
        <w:tc>
          <w:tcPr>
            <w:tcW w:w="846" w:type="dxa"/>
            <w:tcBorders>
              <w:right w:val="single" w:sz="4" w:space="0" w:color="auto"/>
            </w:tcBorders>
            <w:shd w:val="clear" w:color="auto" w:fill="C0C0C0"/>
            <w:vAlign w:val="center"/>
          </w:tcPr>
          <w:p w14:paraId="521126F5" w14:textId="77777777" w:rsidR="003739F0" w:rsidRPr="00A6428B" w:rsidRDefault="003739F0" w:rsidP="003739F0">
            <w:pPr>
              <w:spacing w:line="276" w:lineRule="auto"/>
              <w:rPr>
                <w:rFonts w:ascii="Roboto Light" w:hAnsi="Roboto Light"/>
              </w:rPr>
            </w:pPr>
            <w:bookmarkStart w:id="1" w:name="_Hlk115785847"/>
            <w:r w:rsidRPr="00A6428B">
              <w:rPr>
                <w:rFonts w:ascii="Roboto Light" w:hAnsi="Roboto Light"/>
              </w:rPr>
              <w:t>Krav nr.</w:t>
            </w:r>
          </w:p>
        </w:tc>
        <w:tc>
          <w:tcPr>
            <w:tcW w:w="7229" w:type="dxa"/>
            <w:tcBorders>
              <w:left w:val="single" w:sz="4" w:space="0" w:color="auto"/>
              <w:right w:val="single" w:sz="4" w:space="0" w:color="auto"/>
            </w:tcBorders>
            <w:shd w:val="clear" w:color="auto" w:fill="C0C0C0"/>
            <w:vAlign w:val="center"/>
          </w:tcPr>
          <w:p w14:paraId="77105A92" w14:textId="77777777" w:rsidR="003739F0" w:rsidRPr="00A6428B" w:rsidRDefault="003739F0" w:rsidP="003739F0">
            <w:pPr>
              <w:spacing w:line="276" w:lineRule="auto"/>
              <w:rPr>
                <w:rFonts w:ascii="Roboto Light" w:hAnsi="Roboto Light"/>
              </w:rPr>
            </w:pPr>
            <w:r w:rsidRPr="00A6428B">
              <w:rPr>
                <w:rFonts w:ascii="Roboto Light" w:hAnsi="Roboto Light"/>
              </w:rPr>
              <w:t>Oppdragsgjevar sitt krav</w:t>
            </w:r>
          </w:p>
        </w:tc>
        <w:tc>
          <w:tcPr>
            <w:tcW w:w="851" w:type="dxa"/>
            <w:tcBorders>
              <w:left w:val="single" w:sz="4" w:space="0" w:color="auto"/>
            </w:tcBorders>
            <w:shd w:val="clear" w:color="auto" w:fill="C0C0C0"/>
            <w:vAlign w:val="center"/>
          </w:tcPr>
          <w:p w14:paraId="496F7D83" w14:textId="77777777" w:rsidR="003739F0" w:rsidRPr="00A6428B" w:rsidRDefault="003739F0" w:rsidP="003739F0">
            <w:pPr>
              <w:spacing w:line="276" w:lineRule="auto"/>
              <w:rPr>
                <w:rFonts w:ascii="Roboto Light" w:hAnsi="Roboto Light"/>
              </w:rPr>
            </w:pPr>
            <w:r w:rsidRPr="00A6428B">
              <w:rPr>
                <w:rFonts w:ascii="Roboto Light" w:hAnsi="Roboto Light"/>
              </w:rPr>
              <w:t xml:space="preserve">Kravtype </w:t>
            </w:r>
          </w:p>
        </w:tc>
        <w:tc>
          <w:tcPr>
            <w:tcW w:w="1275" w:type="dxa"/>
            <w:tcBorders>
              <w:left w:val="single" w:sz="4" w:space="0" w:color="auto"/>
            </w:tcBorders>
            <w:shd w:val="clear" w:color="auto" w:fill="C0C0C0"/>
          </w:tcPr>
          <w:p w14:paraId="23D58219" w14:textId="162C80BD" w:rsidR="003739F0" w:rsidRPr="00A6428B" w:rsidRDefault="001D164E" w:rsidP="003739F0">
            <w:pPr>
              <w:spacing w:line="276" w:lineRule="auto"/>
              <w:rPr>
                <w:rFonts w:ascii="Roboto Light" w:hAnsi="Roboto Light"/>
              </w:rPr>
            </w:pPr>
            <w:r w:rsidRPr="00A6428B">
              <w:rPr>
                <w:rFonts w:ascii="Roboto Light" w:hAnsi="Roboto Light"/>
                <w:b/>
                <w:bCs/>
              </w:rPr>
              <w:t>S</w:t>
            </w:r>
            <w:r w:rsidR="00C16C23">
              <w:rPr>
                <w:rFonts w:ascii="Roboto Light" w:hAnsi="Roboto Light"/>
                <w:b/>
                <w:bCs/>
              </w:rPr>
              <w:t>kriv</w:t>
            </w:r>
            <w:r w:rsidRPr="00A6428B">
              <w:rPr>
                <w:rFonts w:ascii="Roboto Light" w:hAnsi="Roboto Light"/>
                <w:b/>
                <w:bCs/>
              </w:rPr>
              <w:t xml:space="preserve"> Ja/Nei</w:t>
            </w:r>
          </w:p>
        </w:tc>
      </w:tr>
      <w:tr w:rsidR="003739F0" w:rsidRPr="00A6428B" w14:paraId="41755F6A" w14:textId="5137C843" w:rsidTr="00565ABB">
        <w:tblPrEx>
          <w:tblLook w:val="01E0" w:firstRow="1" w:lastRow="1" w:firstColumn="1" w:lastColumn="1" w:noHBand="0" w:noVBand="0"/>
        </w:tblPrEx>
        <w:trPr>
          <w:trHeight w:val="1151"/>
        </w:trPr>
        <w:tc>
          <w:tcPr>
            <w:tcW w:w="846" w:type="dxa"/>
            <w:shd w:val="clear" w:color="auto" w:fill="FFFFFF" w:themeFill="background1"/>
          </w:tcPr>
          <w:p w14:paraId="03A4DA23" w14:textId="77777777" w:rsidR="003739F0" w:rsidRPr="00A6428B" w:rsidRDefault="003739F0" w:rsidP="003739F0">
            <w:pPr>
              <w:pStyle w:val="Listeavsnitt"/>
              <w:numPr>
                <w:ilvl w:val="0"/>
                <w:numId w:val="21"/>
              </w:numPr>
              <w:spacing w:line="276" w:lineRule="auto"/>
              <w:ind w:left="641" w:hanging="357"/>
              <w:rPr>
                <w:rFonts w:ascii="Roboto Light" w:hAnsi="Roboto Light"/>
              </w:rPr>
            </w:pPr>
          </w:p>
        </w:tc>
        <w:tc>
          <w:tcPr>
            <w:tcW w:w="7229" w:type="dxa"/>
            <w:shd w:val="clear" w:color="auto" w:fill="FFFFFF" w:themeFill="background1"/>
          </w:tcPr>
          <w:p w14:paraId="66511AE6" w14:textId="77777777" w:rsidR="003739F0" w:rsidRPr="00A6428B" w:rsidRDefault="003739F0" w:rsidP="003739F0">
            <w:pPr>
              <w:spacing w:line="276" w:lineRule="auto"/>
              <w:rPr>
                <w:rFonts w:ascii="Roboto Light" w:hAnsi="Roboto Light"/>
                <w:b/>
              </w:rPr>
            </w:pPr>
            <w:r w:rsidRPr="00A6428B">
              <w:rPr>
                <w:rFonts w:ascii="Roboto Light" w:hAnsi="Roboto Light"/>
                <w:b/>
              </w:rPr>
              <w:t>Køyretøy</w:t>
            </w:r>
          </w:p>
          <w:p w14:paraId="5081CD82" w14:textId="77777777" w:rsidR="003739F0" w:rsidRPr="00A6428B" w:rsidRDefault="003739F0" w:rsidP="003739F0">
            <w:pPr>
              <w:spacing w:line="276" w:lineRule="auto"/>
              <w:rPr>
                <w:rFonts w:ascii="Roboto Light" w:hAnsi="Roboto Light"/>
                <w:b/>
                <w:bCs/>
              </w:rPr>
            </w:pPr>
            <w:r w:rsidRPr="00A6428B">
              <w:rPr>
                <w:rFonts w:ascii="Roboto Light" w:hAnsi="Roboto Light"/>
              </w:rPr>
              <w:t>Alle køyretøy som blir nytta på denne kontrakten skal minimum oppfylla euroklasse 6/VI.</w:t>
            </w:r>
          </w:p>
        </w:tc>
        <w:tc>
          <w:tcPr>
            <w:tcW w:w="851" w:type="dxa"/>
            <w:shd w:val="clear" w:color="auto" w:fill="FFFFFF" w:themeFill="background1"/>
          </w:tcPr>
          <w:p w14:paraId="1EB5D9E8" w14:textId="77777777" w:rsidR="003739F0" w:rsidRPr="00A6428B" w:rsidRDefault="003739F0" w:rsidP="003739F0">
            <w:pPr>
              <w:spacing w:line="276" w:lineRule="auto"/>
              <w:rPr>
                <w:rFonts w:ascii="Roboto Light" w:hAnsi="Roboto Light"/>
              </w:rPr>
            </w:pPr>
            <w:r w:rsidRPr="00A6428B">
              <w:rPr>
                <w:rFonts w:ascii="Roboto Light" w:hAnsi="Roboto Light"/>
              </w:rPr>
              <w:t>A</w:t>
            </w:r>
          </w:p>
        </w:tc>
        <w:tc>
          <w:tcPr>
            <w:tcW w:w="1275" w:type="dxa"/>
            <w:shd w:val="clear" w:color="auto" w:fill="FFC000"/>
          </w:tcPr>
          <w:p w14:paraId="1D9F1D3B" w14:textId="77777777" w:rsidR="003739F0" w:rsidRPr="00A6428B" w:rsidRDefault="003739F0" w:rsidP="003739F0">
            <w:pPr>
              <w:spacing w:line="276" w:lineRule="auto"/>
              <w:jc w:val="center"/>
              <w:rPr>
                <w:rFonts w:ascii="Roboto Light" w:hAnsi="Roboto Light"/>
              </w:rPr>
            </w:pPr>
          </w:p>
          <w:p w14:paraId="640A8B34" w14:textId="77777777" w:rsidR="003739F0" w:rsidRPr="00A6428B" w:rsidRDefault="003739F0" w:rsidP="00781414">
            <w:pPr>
              <w:spacing w:line="276" w:lineRule="auto"/>
              <w:jc w:val="center"/>
              <w:rPr>
                <w:rFonts w:ascii="Roboto Light" w:hAnsi="Roboto Light"/>
              </w:rPr>
            </w:pPr>
          </w:p>
        </w:tc>
      </w:tr>
      <w:tr w:rsidR="003739F0" w:rsidRPr="00A6428B" w14:paraId="7166FDD5" w14:textId="0EEFD5DE" w:rsidTr="00220D42">
        <w:tblPrEx>
          <w:tblLook w:val="01E0" w:firstRow="1" w:lastRow="1" w:firstColumn="1" w:lastColumn="1" w:noHBand="0" w:noVBand="0"/>
        </w:tblPrEx>
        <w:trPr>
          <w:trHeight w:val="1893"/>
        </w:trPr>
        <w:tc>
          <w:tcPr>
            <w:tcW w:w="846" w:type="dxa"/>
            <w:shd w:val="clear" w:color="auto" w:fill="FFFFFF" w:themeFill="background1"/>
          </w:tcPr>
          <w:p w14:paraId="4EDA3FF2" w14:textId="77777777" w:rsidR="003739F0" w:rsidRPr="00A6428B" w:rsidRDefault="003739F0" w:rsidP="003739F0">
            <w:pPr>
              <w:pStyle w:val="Listeavsnitt"/>
              <w:numPr>
                <w:ilvl w:val="0"/>
                <w:numId w:val="21"/>
              </w:numPr>
              <w:spacing w:line="276" w:lineRule="auto"/>
              <w:ind w:left="644"/>
              <w:rPr>
                <w:rFonts w:ascii="Roboto Light" w:hAnsi="Roboto Light"/>
              </w:rPr>
            </w:pPr>
          </w:p>
        </w:tc>
        <w:tc>
          <w:tcPr>
            <w:tcW w:w="7229" w:type="dxa"/>
            <w:shd w:val="clear" w:color="auto" w:fill="FFFFFF" w:themeFill="background1"/>
          </w:tcPr>
          <w:p w14:paraId="25D409F9" w14:textId="35EEA0DE" w:rsidR="003739F0" w:rsidRPr="00A6428B" w:rsidRDefault="003739F0" w:rsidP="003739F0">
            <w:pPr>
              <w:spacing w:line="276" w:lineRule="auto"/>
              <w:rPr>
                <w:rFonts w:ascii="Roboto Light" w:hAnsi="Roboto Light"/>
                <w:b/>
                <w:bCs/>
              </w:rPr>
            </w:pPr>
            <w:r w:rsidRPr="00A6428B">
              <w:rPr>
                <w:rFonts w:ascii="Roboto Light" w:hAnsi="Roboto Light"/>
                <w:b/>
                <w:bCs/>
              </w:rPr>
              <w:t>Utsleppsfrie køyretøy</w:t>
            </w:r>
            <w:r w:rsidR="00E400AD" w:rsidRPr="00A6428B">
              <w:rPr>
                <w:rFonts w:ascii="Roboto Light" w:hAnsi="Roboto Light"/>
                <w:b/>
                <w:bCs/>
              </w:rPr>
              <w:t xml:space="preserve"> (Tildelingskriterium 30 %)</w:t>
            </w:r>
          </w:p>
          <w:p w14:paraId="528F4DE1" w14:textId="0CADF767" w:rsidR="003739F0" w:rsidRPr="00A6428B" w:rsidRDefault="003739F0" w:rsidP="003739F0">
            <w:pPr>
              <w:spacing w:line="276" w:lineRule="auto"/>
              <w:rPr>
                <w:rFonts w:ascii="Roboto Light" w:hAnsi="Roboto Light"/>
              </w:rPr>
            </w:pPr>
            <w:r w:rsidRPr="00A6428B">
              <w:rPr>
                <w:rFonts w:ascii="Roboto Light" w:hAnsi="Roboto Light"/>
              </w:rPr>
              <w:t>Oppdragsgjevar ønskjer at leveransar for utføring av kontraktsforpliktingane blir utført med klimavennlege køyretøy og drivstoff. Tilbydar skal beskrive andel av oppdraget på kontrakten som skal gjennomførast med køyretøy på elektrisitet, hydrogen og biogass kvart år.</w:t>
            </w:r>
          </w:p>
          <w:p w14:paraId="2A14DE25" w14:textId="77777777" w:rsidR="001D707E" w:rsidRPr="00A6428B" w:rsidRDefault="001D707E" w:rsidP="003739F0">
            <w:pPr>
              <w:spacing w:line="276" w:lineRule="auto"/>
              <w:rPr>
                <w:rFonts w:ascii="Roboto Light" w:hAnsi="Roboto Light"/>
              </w:rPr>
            </w:pPr>
          </w:p>
          <w:p w14:paraId="70D1393D" w14:textId="77777777" w:rsidR="00D02B02" w:rsidRPr="00A6428B" w:rsidRDefault="00D02B02" w:rsidP="00D02B02">
            <w:pPr>
              <w:spacing w:line="276" w:lineRule="auto"/>
              <w:rPr>
                <w:rFonts w:ascii="Roboto Light" w:hAnsi="Roboto Light"/>
              </w:rPr>
            </w:pPr>
            <w:r w:rsidRPr="00A6428B">
              <w:rPr>
                <w:rFonts w:ascii="Roboto Light" w:hAnsi="Roboto Light"/>
                <w:b/>
                <w:bCs/>
              </w:rPr>
              <w:t>Dokumentasjon</w:t>
            </w:r>
            <w:r w:rsidRPr="00A6428B">
              <w:rPr>
                <w:rFonts w:ascii="Roboto Light" w:hAnsi="Roboto Light"/>
              </w:rPr>
              <w:t>:</w:t>
            </w:r>
          </w:p>
          <w:p w14:paraId="3E604E19" w14:textId="258DD565" w:rsidR="001D707E" w:rsidRPr="00A6428B" w:rsidRDefault="00D02B02" w:rsidP="00D02B02">
            <w:pPr>
              <w:spacing w:line="276" w:lineRule="auto"/>
              <w:rPr>
                <w:rFonts w:ascii="Roboto Light" w:hAnsi="Roboto Light"/>
              </w:rPr>
            </w:pPr>
            <w:r w:rsidRPr="00A6428B">
              <w:rPr>
                <w:rFonts w:ascii="Roboto Light" w:hAnsi="Roboto Light"/>
              </w:rPr>
              <w:t xml:space="preserve">Leverandøren skal leggje ved ferdig utfylt køyretøyskjema Vedlegg D, som inkluderer dokumentasjon på køyretøy som er tilgjengeleg for leverandøren og som skal brukast i kontrakten.  </w:t>
            </w:r>
          </w:p>
          <w:p w14:paraId="0E9E0DA7" w14:textId="345402F3" w:rsidR="003739F0" w:rsidRPr="00A6428B" w:rsidRDefault="003739F0" w:rsidP="00220D42">
            <w:pPr>
              <w:tabs>
                <w:tab w:val="left" w:pos="1740"/>
              </w:tabs>
              <w:spacing w:line="276" w:lineRule="auto"/>
              <w:rPr>
                <w:rFonts w:ascii="Roboto Light" w:hAnsi="Roboto Light"/>
              </w:rPr>
            </w:pPr>
          </w:p>
        </w:tc>
        <w:tc>
          <w:tcPr>
            <w:tcW w:w="851" w:type="dxa"/>
            <w:shd w:val="clear" w:color="auto" w:fill="FFFFFF" w:themeFill="background1"/>
          </w:tcPr>
          <w:p w14:paraId="607E8952" w14:textId="77777777" w:rsidR="003739F0" w:rsidRPr="00A6428B" w:rsidRDefault="003739F0" w:rsidP="003739F0">
            <w:pPr>
              <w:spacing w:line="276" w:lineRule="auto"/>
              <w:rPr>
                <w:rFonts w:ascii="Roboto Light" w:hAnsi="Roboto Light"/>
              </w:rPr>
            </w:pPr>
            <w:r w:rsidRPr="00A6428B">
              <w:rPr>
                <w:rFonts w:ascii="Roboto Light" w:hAnsi="Roboto Light"/>
              </w:rPr>
              <w:t>B</w:t>
            </w:r>
          </w:p>
        </w:tc>
        <w:tc>
          <w:tcPr>
            <w:tcW w:w="1275" w:type="dxa"/>
            <w:shd w:val="clear" w:color="auto" w:fill="FFC000"/>
          </w:tcPr>
          <w:p w14:paraId="040909F9" w14:textId="77777777" w:rsidR="003739F0" w:rsidRPr="00A6428B" w:rsidRDefault="003739F0" w:rsidP="003739F0">
            <w:pPr>
              <w:spacing w:line="276" w:lineRule="auto"/>
              <w:jc w:val="center"/>
              <w:rPr>
                <w:rFonts w:ascii="Roboto Light" w:hAnsi="Roboto Light"/>
              </w:rPr>
            </w:pPr>
          </w:p>
          <w:p w14:paraId="21EC5275" w14:textId="77777777" w:rsidR="003739F0" w:rsidRPr="00A6428B" w:rsidRDefault="003739F0" w:rsidP="00781414">
            <w:pPr>
              <w:spacing w:line="276" w:lineRule="auto"/>
              <w:jc w:val="center"/>
              <w:rPr>
                <w:rFonts w:ascii="Roboto Light" w:hAnsi="Roboto Light"/>
              </w:rPr>
            </w:pPr>
          </w:p>
        </w:tc>
      </w:tr>
      <w:tr w:rsidR="00886B31" w:rsidRPr="00A6428B" w14:paraId="17FE2B6A" w14:textId="77777777" w:rsidTr="00793FE7">
        <w:tblPrEx>
          <w:tblLook w:val="01E0" w:firstRow="1" w:lastRow="1" w:firstColumn="1" w:lastColumn="1" w:noHBand="0" w:noVBand="0"/>
        </w:tblPrEx>
        <w:trPr>
          <w:trHeight w:val="470"/>
        </w:trPr>
        <w:tc>
          <w:tcPr>
            <w:tcW w:w="10201" w:type="dxa"/>
            <w:gridSpan w:val="4"/>
            <w:shd w:val="clear" w:color="auto" w:fill="FFC000"/>
          </w:tcPr>
          <w:p w14:paraId="744862AB" w14:textId="46BD32FF" w:rsidR="00886B31" w:rsidRPr="00A6428B" w:rsidRDefault="00886B31" w:rsidP="00036392">
            <w:pPr>
              <w:spacing w:line="276" w:lineRule="auto"/>
              <w:rPr>
                <w:rFonts w:ascii="Roboto Light" w:hAnsi="Roboto Light"/>
              </w:rPr>
            </w:pPr>
            <w:r w:rsidRPr="00A6428B">
              <w:rPr>
                <w:rFonts w:ascii="Roboto Light" w:hAnsi="Roboto Light"/>
                <w:b/>
                <w:bCs/>
              </w:rPr>
              <w:t>Svar</w:t>
            </w:r>
            <w:r w:rsidRPr="00A6428B">
              <w:rPr>
                <w:rFonts w:ascii="Roboto Light" w:hAnsi="Roboto Light"/>
              </w:rPr>
              <w:t xml:space="preserve">: Ferdig utfylt </w:t>
            </w:r>
            <w:r w:rsidR="00A6428B" w:rsidRPr="00A6428B">
              <w:rPr>
                <w:rFonts w:ascii="Roboto Light" w:hAnsi="Roboto Light"/>
              </w:rPr>
              <w:t xml:space="preserve">Vedlegg D </w:t>
            </w:r>
            <w:r w:rsidRPr="00A6428B">
              <w:rPr>
                <w:rFonts w:ascii="Roboto Light" w:hAnsi="Roboto Light"/>
              </w:rPr>
              <w:t xml:space="preserve">køyretøyskjema </w:t>
            </w:r>
          </w:p>
        </w:tc>
      </w:tr>
      <w:tr w:rsidR="003739F0" w:rsidRPr="00A6428B" w14:paraId="773DD4C7" w14:textId="7544172E" w:rsidTr="00E400AD">
        <w:tblPrEx>
          <w:tblLook w:val="01E0" w:firstRow="1" w:lastRow="1" w:firstColumn="1" w:lastColumn="1" w:noHBand="0" w:noVBand="0"/>
        </w:tblPrEx>
        <w:trPr>
          <w:trHeight w:val="1440"/>
        </w:trPr>
        <w:tc>
          <w:tcPr>
            <w:tcW w:w="846" w:type="dxa"/>
            <w:shd w:val="clear" w:color="auto" w:fill="FFFFFF" w:themeFill="background1"/>
          </w:tcPr>
          <w:p w14:paraId="1724B590" w14:textId="77777777" w:rsidR="003739F0" w:rsidRPr="00A6428B" w:rsidRDefault="003739F0" w:rsidP="003739F0">
            <w:pPr>
              <w:pStyle w:val="Listeavsnitt"/>
              <w:numPr>
                <w:ilvl w:val="0"/>
                <w:numId w:val="21"/>
              </w:numPr>
              <w:spacing w:line="276" w:lineRule="auto"/>
              <w:ind w:left="644"/>
              <w:rPr>
                <w:rFonts w:ascii="Roboto Light" w:hAnsi="Roboto Light"/>
              </w:rPr>
            </w:pPr>
          </w:p>
        </w:tc>
        <w:tc>
          <w:tcPr>
            <w:tcW w:w="7229" w:type="dxa"/>
            <w:shd w:val="clear" w:color="auto" w:fill="FFFFFF" w:themeFill="background1"/>
          </w:tcPr>
          <w:p w14:paraId="76561F6A" w14:textId="77777777" w:rsidR="003739F0" w:rsidRPr="00A6428B" w:rsidRDefault="003739F0" w:rsidP="003739F0">
            <w:pPr>
              <w:spacing w:line="276" w:lineRule="auto"/>
              <w:rPr>
                <w:rFonts w:ascii="Roboto Light" w:hAnsi="Roboto Light"/>
                <w:b/>
                <w:bCs/>
              </w:rPr>
            </w:pPr>
            <w:r w:rsidRPr="00A6428B">
              <w:rPr>
                <w:rFonts w:ascii="Roboto Light" w:hAnsi="Roboto Light"/>
                <w:b/>
                <w:bCs/>
              </w:rPr>
              <w:t>Tomgangskøyring</w:t>
            </w:r>
          </w:p>
          <w:p w14:paraId="67E8CC45" w14:textId="77777777" w:rsidR="004B3C7D" w:rsidRPr="00A6428B" w:rsidRDefault="003739F0" w:rsidP="003739F0">
            <w:pPr>
              <w:spacing w:line="276" w:lineRule="auto"/>
              <w:rPr>
                <w:rFonts w:ascii="Roboto Light" w:hAnsi="Roboto Light"/>
              </w:rPr>
            </w:pPr>
            <w:r w:rsidRPr="00A6428B">
              <w:rPr>
                <w:rFonts w:ascii="Roboto Light" w:hAnsi="Roboto Light"/>
              </w:rPr>
              <w:t xml:space="preserve">Leverandøren skal arbeida for å redusera tomgangskøyring til eit minimum. Tomgangskøyring skal ikkje førekomme på adressene til </w:t>
            </w:r>
          </w:p>
          <w:p w14:paraId="610017FF" w14:textId="28628DDB" w:rsidR="003739F0" w:rsidRPr="00A6428B" w:rsidRDefault="003739F0" w:rsidP="003739F0">
            <w:pPr>
              <w:spacing w:line="276" w:lineRule="auto"/>
              <w:rPr>
                <w:rFonts w:ascii="Roboto Light" w:hAnsi="Roboto Light"/>
              </w:rPr>
            </w:pPr>
            <w:r w:rsidRPr="00A6428B">
              <w:rPr>
                <w:rFonts w:ascii="Roboto Light" w:hAnsi="Roboto Light"/>
              </w:rPr>
              <w:t>oppdragsgjevar.</w:t>
            </w:r>
          </w:p>
        </w:tc>
        <w:tc>
          <w:tcPr>
            <w:tcW w:w="851" w:type="dxa"/>
            <w:shd w:val="clear" w:color="auto" w:fill="FFFFFF" w:themeFill="background1"/>
          </w:tcPr>
          <w:p w14:paraId="5BA58074" w14:textId="77777777" w:rsidR="003739F0" w:rsidRPr="00A6428B" w:rsidRDefault="003739F0" w:rsidP="003739F0">
            <w:pPr>
              <w:spacing w:line="276" w:lineRule="auto"/>
              <w:rPr>
                <w:rFonts w:ascii="Roboto Light" w:hAnsi="Roboto Light"/>
              </w:rPr>
            </w:pPr>
            <w:r w:rsidRPr="00A6428B">
              <w:rPr>
                <w:rFonts w:ascii="Roboto Light" w:hAnsi="Roboto Light"/>
              </w:rPr>
              <w:t>A</w:t>
            </w:r>
          </w:p>
        </w:tc>
        <w:tc>
          <w:tcPr>
            <w:tcW w:w="1275" w:type="dxa"/>
            <w:shd w:val="clear" w:color="auto" w:fill="FFC000"/>
          </w:tcPr>
          <w:p w14:paraId="503A28FC" w14:textId="77777777" w:rsidR="003739F0" w:rsidRPr="00A6428B" w:rsidRDefault="003739F0" w:rsidP="00781414">
            <w:pPr>
              <w:spacing w:line="276" w:lineRule="auto"/>
              <w:jc w:val="center"/>
              <w:rPr>
                <w:rFonts w:ascii="Roboto Light" w:hAnsi="Roboto Light"/>
              </w:rPr>
            </w:pPr>
          </w:p>
        </w:tc>
      </w:tr>
      <w:tr w:rsidR="00522D45" w:rsidRPr="00A6428B" w14:paraId="6ECF97B0" w14:textId="77777777" w:rsidTr="00E400AD">
        <w:tblPrEx>
          <w:tblLook w:val="01E0" w:firstRow="1" w:lastRow="1" w:firstColumn="1" w:lastColumn="1" w:noHBand="0" w:noVBand="0"/>
        </w:tblPrEx>
        <w:trPr>
          <w:trHeight w:val="3844"/>
        </w:trPr>
        <w:tc>
          <w:tcPr>
            <w:tcW w:w="846" w:type="dxa"/>
            <w:shd w:val="clear" w:color="auto" w:fill="FFFFFF" w:themeFill="background1"/>
          </w:tcPr>
          <w:p w14:paraId="5D0887CB" w14:textId="77777777" w:rsidR="00522D45" w:rsidRPr="00A6428B" w:rsidRDefault="00522D45" w:rsidP="003739F0">
            <w:pPr>
              <w:pStyle w:val="Listeavsnitt"/>
              <w:numPr>
                <w:ilvl w:val="0"/>
                <w:numId w:val="21"/>
              </w:numPr>
              <w:spacing w:line="276" w:lineRule="auto"/>
              <w:ind w:left="644"/>
              <w:rPr>
                <w:rFonts w:ascii="Roboto Light" w:hAnsi="Roboto Light"/>
              </w:rPr>
            </w:pPr>
          </w:p>
        </w:tc>
        <w:tc>
          <w:tcPr>
            <w:tcW w:w="7229" w:type="dxa"/>
            <w:shd w:val="clear" w:color="auto" w:fill="FFFFFF" w:themeFill="background1"/>
          </w:tcPr>
          <w:p w14:paraId="0690C17F" w14:textId="77777777" w:rsidR="00A5322C" w:rsidRPr="00A6428B" w:rsidRDefault="00A5322C" w:rsidP="00A5322C">
            <w:pPr>
              <w:spacing w:line="276" w:lineRule="auto"/>
              <w:rPr>
                <w:rFonts w:ascii="Roboto Light" w:hAnsi="Roboto Light"/>
                <w:b/>
                <w:bCs/>
              </w:rPr>
            </w:pPr>
            <w:r w:rsidRPr="00A6428B">
              <w:rPr>
                <w:rFonts w:ascii="Roboto Light" w:hAnsi="Roboto Light"/>
                <w:b/>
                <w:bCs/>
              </w:rPr>
              <w:t xml:space="preserve">Plast og emballasje </w:t>
            </w:r>
          </w:p>
          <w:p w14:paraId="17628D6B" w14:textId="77777777" w:rsidR="00A6428B" w:rsidRPr="00A6428B" w:rsidRDefault="00A5322C" w:rsidP="00A5322C">
            <w:pPr>
              <w:spacing w:line="276" w:lineRule="auto"/>
              <w:rPr>
                <w:rFonts w:ascii="Roboto Light" w:hAnsi="Roboto Light"/>
              </w:rPr>
            </w:pPr>
            <w:r w:rsidRPr="00A6428B">
              <w:rPr>
                <w:rFonts w:ascii="Roboto Light" w:hAnsi="Roboto Light"/>
              </w:rPr>
              <w:t xml:space="preserve">Oppdragsgjevar arbeidar for å redusera avfallsmengda og auke del emballasje som går til materialgjenvinning. Emballasjen som nyttast for å beskytte produkta i denne avtalen skal vere eigna for ombruk og kunne gjenvinnast, fortrinnsvis materialgjenvinnast. </w:t>
            </w:r>
          </w:p>
          <w:p w14:paraId="0AE63DC2" w14:textId="77777777" w:rsidR="00A6428B" w:rsidRPr="00A6428B" w:rsidRDefault="00A6428B" w:rsidP="00A5322C">
            <w:pPr>
              <w:spacing w:line="276" w:lineRule="auto"/>
              <w:rPr>
                <w:rFonts w:ascii="Roboto Light" w:hAnsi="Roboto Light"/>
              </w:rPr>
            </w:pPr>
          </w:p>
          <w:p w14:paraId="375CCFFB" w14:textId="77777777" w:rsidR="00522D45" w:rsidRPr="00A6428B" w:rsidRDefault="00A5322C" w:rsidP="00A5322C">
            <w:pPr>
              <w:spacing w:line="276" w:lineRule="auto"/>
              <w:rPr>
                <w:rFonts w:ascii="Roboto Light" w:hAnsi="Roboto Light"/>
              </w:rPr>
            </w:pPr>
            <w:r w:rsidRPr="00A6428B">
              <w:rPr>
                <w:rFonts w:ascii="Roboto Light" w:hAnsi="Roboto Light"/>
              </w:rPr>
              <w:t>Emballasjen som nyttast skal til ein kvar tid oppfylle krava i avfallsforskrifta § 7-4, «</w:t>
            </w:r>
            <w:proofErr w:type="spellStart"/>
            <w:r w:rsidRPr="00A6428B">
              <w:rPr>
                <w:rFonts w:ascii="Roboto Light" w:hAnsi="Roboto Light"/>
              </w:rPr>
              <w:t>Grunnleggende</w:t>
            </w:r>
            <w:proofErr w:type="spellEnd"/>
            <w:r w:rsidRPr="00A6428B">
              <w:rPr>
                <w:rFonts w:ascii="Roboto Light" w:hAnsi="Roboto Light"/>
              </w:rPr>
              <w:t xml:space="preserve"> krav til emballasjens </w:t>
            </w:r>
            <w:proofErr w:type="spellStart"/>
            <w:r w:rsidRPr="00A6428B">
              <w:rPr>
                <w:rFonts w:ascii="Roboto Light" w:hAnsi="Roboto Light"/>
              </w:rPr>
              <w:t>sammensetting</w:t>
            </w:r>
            <w:proofErr w:type="spellEnd"/>
            <w:r w:rsidRPr="00A6428B">
              <w:rPr>
                <w:rFonts w:ascii="Roboto Light" w:hAnsi="Roboto Light"/>
              </w:rPr>
              <w:t xml:space="preserve"> mv.». Dersom det for nokon produkt ikkje er mogleg å nytte </w:t>
            </w:r>
            <w:proofErr w:type="spellStart"/>
            <w:r w:rsidRPr="00A6428B">
              <w:rPr>
                <w:rFonts w:ascii="Roboto Light" w:hAnsi="Roboto Light"/>
              </w:rPr>
              <w:t>materialgjenvinnbar</w:t>
            </w:r>
            <w:proofErr w:type="spellEnd"/>
            <w:r w:rsidRPr="00A6428B">
              <w:rPr>
                <w:rFonts w:ascii="Roboto Light" w:hAnsi="Roboto Light"/>
              </w:rPr>
              <w:t xml:space="preserve"> emballasje, går ein ut i frå at emballasjen er eigna for energigjenvinning. Bruk av </w:t>
            </w:r>
            <w:proofErr w:type="spellStart"/>
            <w:r w:rsidRPr="00A6428B">
              <w:rPr>
                <w:rFonts w:ascii="Roboto Light" w:hAnsi="Roboto Light"/>
              </w:rPr>
              <w:t>materialgjenvinnbar</w:t>
            </w:r>
            <w:proofErr w:type="spellEnd"/>
            <w:r w:rsidRPr="00A6428B">
              <w:rPr>
                <w:rFonts w:ascii="Roboto Light" w:hAnsi="Roboto Light"/>
              </w:rPr>
              <w:t xml:space="preserve"> plast skal nyttast framfor </w:t>
            </w:r>
            <w:proofErr w:type="spellStart"/>
            <w:r w:rsidRPr="00A6428B">
              <w:rPr>
                <w:rFonts w:ascii="Roboto Light" w:hAnsi="Roboto Light"/>
              </w:rPr>
              <w:t>bionedbrytbar</w:t>
            </w:r>
            <w:proofErr w:type="spellEnd"/>
            <w:r w:rsidRPr="00A6428B">
              <w:rPr>
                <w:rFonts w:ascii="Roboto Light" w:hAnsi="Roboto Light"/>
              </w:rPr>
              <w:t xml:space="preserve"> plast. Valt leverandør må på førespurnad kunne levere statistikk på bruk av plast og bruk av resirkulert plast.</w:t>
            </w:r>
          </w:p>
          <w:p w14:paraId="2B4E5FCC" w14:textId="3AD7FBDE" w:rsidR="00A6428B" w:rsidRPr="00A6428B" w:rsidRDefault="00A6428B" w:rsidP="00A5322C">
            <w:pPr>
              <w:spacing w:line="276" w:lineRule="auto"/>
              <w:rPr>
                <w:rFonts w:ascii="Roboto Light" w:hAnsi="Roboto Light"/>
                <w:b/>
                <w:bCs/>
              </w:rPr>
            </w:pPr>
          </w:p>
        </w:tc>
        <w:tc>
          <w:tcPr>
            <w:tcW w:w="851" w:type="dxa"/>
            <w:shd w:val="clear" w:color="auto" w:fill="FFFFFF" w:themeFill="background1"/>
          </w:tcPr>
          <w:p w14:paraId="78BDE1E8" w14:textId="2BC4B073" w:rsidR="00522D45" w:rsidRPr="00A6428B" w:rsidRDefault="00E400AD" w:rsidP="003739F0">
            <w:pPr>
              <w:spacing w:line="276" w:lineRule="auto"/>
              <w:rPr>
                <w:rFonts w:ascii="Roboto Light" w:hAnsi="Roboto Light"/>
              </w:rPr>
            </w:pPr>
            <w:r w:rsidRPr="00A6428B">
              <w:rPr>
                <w:rFonts w:ascii="Roboto Light" w:hAnsi="Roboto Light"/>
              </w:rPr>
              <w:t>A</w:t>
            </w:r>
          </w:p>
        </w:tc>
        <w:tc>
          <w:tcPr>
            <w:tcW w:w="1275" w:type="dxa"/>
            <w:shd w:val="clear" w:color="auto" w:fill="FFC000"/>
          </w:tcPr>
          <w:p w14:paraId="27908874" w14:textId="77777777" w:rsidR="00522D45" w:rsidRPr="00A6428B" w:rsidRDefault="00522D45" w:rsidP="00781414">
            <w:pPr>
              <w:spacing w:line="276" w:lineRule="auto"/>
              <w:jc w:val="center"/>
              <w:rPr>
                <w:rFonts w:ascii="Roboto Light" w:hAnsi="Roboto Light"/>
              </w:rPr>
            </w:pPr>
          </w:p>
        </w:tc>
      </w:tr>
      <w:tr w:rsidR="00522D45" w:rsidRPr="00A6428B" w14:paraId="1B37CA1E" w14:textId="77777777" w:rsidTr="00E400AD">
        <w:tblPrEx>
          <w:tblLook w:val="01E0" w:firstRow="1" w:lastRow="1" w:firstColumn="1" w:lastColumn="1" w:noHBand="0" w:noVBand="0"/>
        </w:tblPrEx>
        <w:trPr>
          <w:trHeight w:val="2143"/>
        </w:trPr>
        <w:tc>
          <w:tcPr>
            <w:tcW w:w="846" w:type="dxa"/>
            <w:shd w:val="clear" w:color="auto" w:fill="FFFFFF" w:themeFill="background1"/>
          </w:tcPr>
          <w:p w14:paraId="44B2DC20" w14:textId="77777777" w:rsidR="00522D45" w:rsidRPr="00A6428B" w:rsidRDefault="00522D45" w:rsidP="003739F0">
            <w:pPr>
              <w:pStyle w:val="Listeavsnitt"/>
              <w:numPr>
                <w:ilvl w:val="0"/>
                <w:numId w:val="21"/>
              </w:numPr>
              <w:spacing w:line="276" w:lineRule="auto"/>
              <w:ind w:left="644"/>
              <w:rPr>
                <w:rFonts w:ascii="Roboto Light" w:hAnsi="Roboto Light"/>
              </w:rPr>
            </w:pPr>
          </w:p>
        </w:tc>
        <w:tc>
          <w:tcPr>
            <w:tcW w:w="7229" w:type="dxa"/>
            <w:shd w:val="clear" w:color="auto" w:fill="FFFFFF" w:themeFill="background1"/>
          </w:tcPr>
          <w:p w14:paraId="5DFA6BF9" w14:textId="77777777" w:rsidR="00E400AD" w:rsidRPr="00A6428B" w:rsidRDefault="00E400AD" w:rsidP="00E400AD">
            <w:pPr>
              <w:spacing w:line="276" w:lineRule="auto"/>
              <w:rPr>
                <w:rFonts w:ascii="Roboto Light" w:hAnsi="Roboto Light"/>
                <w:b/>
                <w:bCs/>
              </w:rPr>
            </w:pPr>
            <w:r w:rsidRPr="00A6428B">
              <w:rPr>
                <w:rFonts w:ascii="Roboto Light" w:hAnsi="Roboto Light"/>
                <w:b/>
                <w:bCs/>
              </w:rPr>
              <w:t xml:space="preserve">Avfallshandtering </w:t>
            </w:r>
          </w:p>
          <w:p w14:paraId="65B63142" w14:textId="77777777" w:rsidR="00A6428B" w:rsidRPr="00A6428B" w:rsidRDefault="00E400AD" w:rsidP="00E400AD">
            <w:pPr>
              <w:spacing w:line="276" w:lineRule="auto"/>
              <w:rPr>
                <w:rFonts w:ascii="Roboto Light" w:hAnsi="Roboto Light"/>
              </w:rPr>
            </w:pPr>
            <w:r w:rsidRPr="00A6428B">
              <w:rPr>
                <w:rFonts w:ascii="Roboto Light" w:hAnsi="Roboto Light"/>
              </w:rPr>
              <w:t xml:space="preserve">Dersom norsk produsent eller importør nytter eingongsemballasje, skal leverandøren vere medlem av Grønt Punkt Norge AS eller tilsvarande returordning eller kunne dokumentere at norsk produsent eller importør har eit eiget system for innsamling og sluttbehandling av emballasje. </w:t>
            </w:r>
          </w:p>
          <w:p w14:paraId="423468E3" w14:textId="77777777" w:rsidR="00A6428B" w:rsidRPr="00A6428B" w:rsidRDefault="00A6428B" w:rsidP="00E400AD">
            <w:pPr>
              <w:spacing w:line="276" w:lineRule="auto"/>
              <w:rPr>
                <w:rFonts w:ascii="Roboto Light" w:hAnsi="Roboto Light"/>
              </w:rPr>
            </w:pPr>
          </w:p>
          <w:p w14:paraId="1CB3912B" w14:textId="198C9B74" w:rsidR="00522D45" w:rsidRPr="00A6428B" w:rsidRDefault="00E400AD" w:rsidP="00E400AD">
            <w:pPr>
              <w:spacing w:line="276" w:lineRule="auto"/>
              <w:rPr>
                <w:rFonts w:ascii="Roboto Light" w:hAnsi="Roboto Light"/>
                <w:b/>
                <w:bCs/>
              </w:rPr>
            </w:pPr>
            <w:r w:rsidRPr="00A6428B">
              <w:rPr>
                <w:rFonts w:ascii="Roboto Light" w:hAnsi="Roboto Light"/>
              </w:rPr>
              <w:t>Eventuelt eiget system skal ikkje innebere meirkostnadar for oppdragsgjevar.</w:t>
            </w:r>
          </w:p>
        </w:tc>
        <w:tc>
          <w:tcPr>
            <w:tcW w:w="851" w:type="dxa"/>
            <w:shd w:val="clear" w:color="auto" w:fill="FFFFFF" w:themeFill="background1"/>
          </w:tcPr>
          <w:p w14:paraId="2FD4D46C" w14:textId="675CBEF1" w:rsidR="00522D45" w:rsidRPr="00A6428B" w:rsidRDefault="00E400AD" w:rsidP="003739F0">
            <w:pPr>
              <w:spacing w:line="276" w:lineRule="auto"/>
              <w:rPr>
                <w:rFonts w:ascii="Roboto Light" w:hAnsi="Roboto Light"/>
              </w:rPr>
            </w:pPr>
            <w:r w:rsidRPr="00A6428B">
              <w:rPr>
                <w:rFonts w:ascii="Roboto Light" w:hAnsi="Roboto Light"/>
              </w:rPr>
              <w:t>A</w:t>
            </w:r>
          </w:p>
        </w:tc>
        <w:tc>
          <w:tcPr>
            <w:tcW w:w="1275" w:type="dxa"/>
            <w:shd w:val="clear" w:color="auto" w:fill="FFC000"/>
          </w:tcPr>
          <w:p w14:paraId="12E5F6BF" w14:textId="77777777" w:rsidR="00522D45" w:rsidRPr="00A6428B" w:rsidRDefault="00522D45" w:rsidP="00781414">
            <w:pPr>
              <w:spacing w:line="276" w:lineRule="auto"/>
              <w:jc w:val="center"/>
              <w:rPr>
                <w:rFonts w:ascii="Roboto Light" w:hAnsi="Roboto Light"/>
              </w:rPr>
            </w:pPr>
          </w:p>
        </w:tc>
      </w:tr>
      <w:bookmarkEnd w:id="1"/>
    </w:tbl>
    <w:p w14:paraId="340E84C1" w14:textId="77777777" w:rsidR="00793FE7" w:rsidRPr="00A6428B" w:rsidRDefault="00793FE7" w:rsidP="007C55F7">
      <w:pPr>
        <w:spacing w:line="276" w:lineRule="auto"/>
        <w:rPr>
          <w:rFonts w:ascii="Roboto Light" w:hAnsi="Roboto Light"/>
          <w:sz w:val="24"/>
        </w:rPr>
      </w:pPr>
    </w:p>
    <w:p w14:paraId="0DAD937F" w14:textId="77777777" w:rsidR="003D745E" w:rsidRPr="00A6428B" w:rsidRDefault="00D07A73" w:rsidP="00B71194">
      <w:pPr>
        <w:pStyle w:val="Overskrift1Innkjp"/>
      </w:pPr>
      <w:r w:rsidRPr="00A6428B">
        <w:t>underleverandørar</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4665"/>
        <w:gridCol w:w="5536"/>
      </w:tblGrid>
      <w:tr w:rsidR="00255FDD" w:rsidRPr="00A6428B" w14:paraId="32351AFA" w14:textId="77777777" w:rsidTr="00565ABB">
        <w:tc>
          <w:tcPr>
            <w:tcW w:w="4665" w:type="dxa"/>
          </w:tcPr>
          <w:p w14:paraId="57002994" w14:textId="2BB67C92" w:rsidR="00044C62" w:rsidRPr="00A6428B" w:rsidRDefault="002843BD" w:rsidP="001C5796">
            <w:pPr>
              <w:rPr>
                <w:rFonts w:ascii="Roboto Light" w:hAnsi="Roboto Light"/>
                <w:sz w:val="24"/>
              </w:rPr>
            </w:pPr>
            <w:r w:rsidRPr="00A6428B">
              <w:rPr>
                <w:rFonts w:ascii="Roboto Light" w:hAnsi="Roboto Light"/>
                <w:sz w:val="24"/>
              </w:rPr>
              <w:t>Dersom tilbydar planlegg å bruke underleverandørar på delar eller heile avtalen: Skriv her kva underleverandørar tilbydar planlegg å bruke og kor stor del</w:t>
            </w:r>
            <w:r w:rsidR="006118AB" w:rsidRPr="00A6428B">
              <w:rPr>
                <w:rFonts w:ascii="Roboto Light" w:hAnsi="Roboto Light"/>
                <w:sz w:val="24"/>
              </w:rPr>
              <w:t xml:space="preserve"> og </w:t>
            </w:r>
            <w:r w:rsidRPr="00A6428B">
              <w:rPr>
                <w:rFonts w:ascii="Roboto Light" w:hAnsi="Roboto Light"/>
                <w:sz w:val="24"/>
              </w:rPr>
              <w:t>kva del av avtalen underleverandør skal utføre. Merk at bruk av underleverandør ikkje har tyding for leverandøren sitt avtaleansvar overfor oppdragsgjevar</w:t>
            </w:r>
            <w:r w:rsidR="006118AB" w:rsidRPr="00A6428B">
              <w:rPr>
                <w:rFonts w:ascii="Roboto Light" w:hAnsi="Roboto Light"/>
                <w:sz w:val="24"/>
              </w:rPr>
              <w:t>.</w:t>
            </w:r>
          </w:p>
        </w:tc>
        <w:tc>
          <w:tcPr>
            <w:tcW w:w="5536" w:type="dxa"/>
          </w:tcPr>
          <w:p w14:paraId="3C4806AE" w14:textId="77777777" w:rsidR="00255FDD" w:rsidRPr="00A6428B" w:rsidRDefault="00791E94" w:rsidP="00255FDD">
            <w:pPr>
              <w:rPr>
                <w:rFonts w:ascii="Roboto Light" w:hAnsi="Roboto Light"/>
                <w:b/>
                <w:bCs/>
                <w:sz w:val="24"/>
              </w:rPr>
            </w:pPr>
            <w:r w:rsidRPr="00A6428B">
              <w:rPr>
                <w:rFonts w:ascii="Roboto Light" w:hAnsi="Roboto Light"/>
                <w:b/>
                <w:bCs/>
                <w:sz w:val="24"/>
              </w:rPr>
              <w:t>Svar:</w:t>
            </w:r>
          </w:p>
        </w:tc>
      </w:tr>
    </w:tbl>
    <w:p w14:paraId="3A58B386" w14:textId="77777777" w:rsidR="00D07A73" w:rsidRPr="00A6428B" w:rsidRDefault="00D07A73" w:rsidP="001C5796">
      <w:pPr>
        <w:rPr>
          <w:rFonts w:ascii="Roboto Light" w:hAnsi="Roboto Light"/>
          <w:sz w:val="24"/>
        </w:rPr>
      </w:pPr>
    </w:p>
    <w:sectPr w:rsidR="00D07A73" w:rsidRPr="00A6428B" w:rsidSect="00DC3F2B">
      <w:headerReference w:type="even" r:id="rId11"/>
      <w:headerReference w:type="default" r:id="rId12"/>
      <w:footerReference w:type="default" r:id="rId13"/>
      <w:headerReference w:type="first" r:id="rId14"/>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ECF6" w14:textId="77777777" w:rsidR="00DF2ED6" w:rsidRDefault="00DF2ED6" w:rsidP="00590436">
      <w:r>
        <w:separator/>
      </w:r>
    </w:p>
  </w:endnote>
  <w:endnote w:type="continuationSeparator" w:id="0">
    <w:p w14:paraId="47028F49" w14:textId="77777777" w:rsidR="00DF2ED6" w:rsidRDefault="00DF2ED6" w:rsidP="005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9F9C" w14:textId="18E7E2C1" w:rsidR="00240A6F" w:rsidRDefault="00457A88" w:rsidP="00240A6F">
    <w:pPr>
      <w:pStyle w:val="Botntekst"/>
      <w:rPr>
        <w:rFonts w:ascii="Roboto Light" w:hAnsi="Roboto Light"/>
        <w:sz w:val="16"/>
        <w:szCs w:val="16"/>
      </w:rPr>
    </w:pPr>
    <w:r w:rsidRPr="00457A88">
      <w:rPr>
        <w:rFonts w:ascii="Roboto Light" w:hAnsi="Roboto Light"/>
        <w:sz w:val="16"/>
        <w:szCs w:val="16"/>
      </w:rPr>
      <w:t xml:space="preserve">Versjonsnummer: </w:t>
    </w:r>
    <w:r w:rsidR="00F51D72">
      <w:rPr>
        <w:rFonts w:ascii="Roboto Light" w:hAnsi="Roboto Light"/>
        <w:sz w:val="16"/>
        <w:szCs w:val="16"/>
      </w:rPr>
      <w:t>3</w:t>
    </w:r>
    <w:r w:rsidRPr="00457A88">
      <w:rPr>
        <w:rFonts w:ascii="Roboto Light" w:hAnsi="Roboto Light"/>
        <w:sz w:val="16"/>
        <w:szCs w:val="16"/>
      </w:rPr>
      <w:t xml:space="preserve"> </w:t>
    </w:r>
    <w:r w:rsidR="007C3716" w:rsidRPr="007C3716">
      <w:rPr>
        <w:rFonts w:ascii="Roboto Light" w:hAnsi="Roboto Light"/>
        <w:sz w:val="16"/>
        <w:szCs w:val="16"/>
      </w:rPr>
      <w:tab/>
    </w:r>
    <w:r w:rsidR="007C3716" w:rsidRPr="007C3716">
      <w:rPr>
        <w:rFonts w:ascii="Roboto Light" w:hAnsi="Roboto Light"/>
        <w:sz w:val="16"/>
        <w:szCs w:val="16"/>
      </w:rPr>
      <w:tab/>
    </w:r>
  </w:p>
  <w:p w14:paraId="2894C423" w14:textId="4FA84A56" w:rsidR="00457A88" w:rsidRPr="007C3716" w:rsidRDefault="00457A88" w:rsidP="00240A6F">
    <w:pPr>
      <w:pStyle w:val="Botntekst"/>
      <w:jc w:val="right"/>
      <w:rPr>
        <w:rFonts w:ascii="Roboto Light" w:hAnsi="Roboto Light"/>
        <w:sz w:val="16"/>
        <w:szCs w:val="16"/>
      </w:rPr>
    </w:pPr>
    <w:r w:rsidRPr="00457A88">
      <w:rPr>
        <w:rFonts w:ascii="Roboto Light" w:hAnsi="Roboto Light"/>
        <w:sz w:val="16"/>
        <w:szCs w:val="16"/>
      </w:rPr>
      <w:t>Sist revidert dato: 03.03.2025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C9430" w14:textId="77777777" w:rsidR="00DF2ED6" w:rsidRDefault="00DF2ED6" w:rsidP="00590436">
      <w:r>
        <w:separator/>
      </w:r>
    </w:p>
  </w:footnote>
  <w:footnote w:type="continuationSeparator" w:id="0">
    <w:p w14:paraId="2F6338AC" w14:textId="77777777" w:rsidR="00DF2ED6" w:rsidRDefault="00DF2ED6" w:rsidP="0059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FED6"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rPr>
      <w:id w:val="622276094"/>
      <w:docPartObj>
        <w:docPartGallery w:val="Page Numbers (Top of Page)"/>
        <w:docPartUnique/>
      </w:docPartObj>
    </w:sdtPr>
    <w:sdtEndPr/>
    <w:sdtContent>
      <w:p w14:paraId="37347B99" w14:textId="6C60CF64" w:rsidR="001F2E68" w:rsidRPr="00F1195C" w:rsidRDefault="00414D78">
        <w:pPr>
          <w:pStyle w:val="Topptekst"/>
          <w:rPr>
            <w:rFonts w:ascii="Roboto Light" w:hAnsi="Roboto Light"/>
          </w:rPr>
        </w:pPr>
        <w:r w:rsidRPr="00FE582F">
          <w:rPr>
            <w:rFonts w:ascii="Roboto Light" w:hAnsi="Roboto Light"/>
          </w:rPr>
          <w:t>VL</w:t>
        </w:r>
        <w:r w:rsidR="00231DD7" w:rsidRPr="00FE582F">
          <w:rPr>
            <w:rFonts w:ascii="Roboto Light" w:hAnsi="Roboto Light"/>
          </w:rPr>
          <w:t>FK/</w:t>
        </w:r>
        <w:r w:rsidR="00FE582F" w:rsidRPr="00FE582F">
          <w:rPr>
            <w:rFonts w:ascii="Roboto Light" w:hAnsi="Roboto Light"/>
          </w:rPr>
          <w:t>26</w:t>
        </w:r>
        <w:r w:rsidR="00231DD7" w:rsidRPr="00FE582F">
          <w:rPr>
            <w:rFonts w:ascii="Roboto Light" w:hAnsi="Roboto Light"/>
          </w:rPr>
          <w:t>/</w:t>
        </w:r>
        <w:r w:rsidR="00FE582F" w:rsidRPr="00FE582F">
          <w:rPr>
            <w:rFonts w:ascii="Roboto Light" w:hAnsi="Roboto Light"/>
          </w:rPr>
          <w:t>149</w:t>
        </w:r>
        <w:r w:rsidR="005433CC" w:rsidRPr="00FE582F">
          <w:rPr>
            <w:rFonts w:ascii="Roboto Light" w:hAnsi="Roboto Light"/>
          </w:rPr>
          <w:t xml:space="preserve"> | Vedlegg</w:t>
        </w:r>
        <w:r w:rsidR="005433CC" w:rsidRPr="00F1195C">
          <w:rPr>
            <w:rFonts w:ascii="Roboto Light" w:hAnsi="Roboto Light"/>
          </w:rPr>
          <w:t xml:space="preserve"> B |</w:t>
        </w:r>
        <w:r w:rsidR="00361DCF" w:rsidRPr="00F1195C">
          <w:rPr>
            <w:rFonts w:ascii="Roboto Light" w:hAnsi="Roboto Light"/>
          </w:rPr>
          <w:t xml:space="preserve"> Vestland</w:t>
        </w:r>
        <w:r w:rsidR="001F2E68" w:rsidRPr="00F1195C">
          <w:rPr>
            <w:rFonts w:ascii="Roboto Light" w:hAnsi="Roboto Light"/>
          </w:rPr>
          <w:t xml:space="preserve"> fylkeskommune | </w:t>
        </w:r>
        <w:r w:rsidR="001F2E68" w:rsidRPr="00F1195C">
          <w:rPr>
            <w:rFonts w:ascii="Roboto Light" w:hAnsi="Roboto Light"/>
            <w:b/>
          </w:rPr>
          <w:fldChar w:fldCharType="begin"/>
        </w:r>
        <w:r w:rsidR="001F2E68" w:rsidRPr="00F1195C">
          <w:rPr>
            <w:rFonts w:ascii="Roboto Light" w:hAnsi="Roboto Light"/>
            <w:b/>
          </w:rPr>
          <w:instrText>PAGE   \* MERGEFORMAT</w:instrText>
        </w:r>
        <w:r w:rsidR="001F2E68" w:rsidRPr="00F1195C">
          <w:rPr>
            <w:rFonts w:ascii="Roboto Light" w:hAnsi="Roboto Light"/>
            <w:b/>
          </w:rPr>
          <w:fldChar w:fldCharType="separate"/>
        </w:r>
        <w:r w:rsidR="00361DCF" w:rsidRPr="00F1195C">
          <w:rPr>
            <w:rFonts w:ascii="Roboto Light" w:hAnsi="Roboto Light"/>
            <w:b/>
            <w:noProof/>
          </w:rPr>
          <w:t>1</w:t>
        </w:r>
        <w:r w:rsidR="001F2E68" w:rsidRPr="00F1195C">
          <w:rPr>
            <w:rFonts w:ascii="Roboto Light" w:hAnsi="Roboto Light"/>
            <w:b/>
          </w:rPr>
          <w:fldChar w:fldCharType="end"/>
        </w:r>
      </w:p>
    </w:sdtContent>
  </w:sdt>
  <w:p w14:paraId="73765B72" w14:textId="77777777" w:rsidR="001F2E68" w:rsidRDefault="001F2E6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5B2E"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13FB3551"/>
    <w:multiLevelType w:val="hybridMultilevel"/>
    <w:tmpl w:val="2C9492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2E8A2D65"/>
    <w:multiLevelType w:val="multilevel"/>
    <w:tmpl w:val="AF329E9E"/>
    <w:numStyleLink w:val="Stil1"/>
  </w:abstractNum>
  <w:abstractNum w:abstractNumId="14" w15:restartNumberingAfterBreak="0">
    <w:nsid w:val="36D82BB3"/>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3071E"/>
    <w:multiLevelType w:val="multilevel"/>
    <w:tmpl w:val="8684E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Overskrift3Innkjp"/>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A1162B"/>
    <w:multiLevelType w:val="hybridMultilevel"/>
    <w:tmpl w:val="84B217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65B3ACF"/>
    <w:multiLevelType w:val="multilevel"/>
    <w:tmpl w:val="AF329E9E"/>
    <w:styleLink w:val="Stil1"/>
    <w:lvl w:ilvl="0">
      <w:start w:val="1"/>
      <w:numFmt w:val="decimal"/>
      <w:pStyle w:val="Overskrift1Innkjp"/>
      <w:lvlText w:val="%1."/>
      <w:lvlJc w:val="left"/>
      <w:pPr>
        <w:ind w:left="357" w:hanging="357"/>
      </w:pPr>
      <w:rPr>
        <w:rFonts w:ascii="Roboto Light" w:hAnsi="Roboto Light" w:hint="default"/>
        <w:b/>
        <w:i w:val="0"/>
        <w:sz w:val="32"/>
        <w:szCs w:val="32"/>
      </w:rPr>
    </w:lvl>
    <w:lvl w:ilvl="1">
      <w:start w:val="1"/>
      <w:numFmt w:val="decimal"/>
      <w:pStyle w:val="Overskrift2Innkjp"/>
      <w:lvlText w:val="%1.%2"/>
      <w:lvlJc w:val="left"/>
      <w:pPr>
        <w:ind w:left="357" w:hanging="357"/>
      </w:pPr>
      <w:rPr>
        <w:rFonts w:ascii="Arial" w:hAnsi="Arial" w:hint="default"/>
        <w:b/>
        <w:i w:val="0"/>
        <w:spacing w:val="0"/>
        <w:sz w:val="28"/>
      </w:rPr>
    </w:lvl>
    <w:lvl w:ilvl="2">
      <w:start w:val="1"/>
      <w:numFmt w:val="decimal"/>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9" w15:restartNumberingAfterBreak="0">
    <w:nsid w:val="56C62F80"/>
    <w:multiLevelType w:val="multilevel"/>
    <w:tmpl w:val="DC6A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5C4AFE"/>
    <w:multiLevelType w:val="multilevel"/>
    <w:tmpl w:val="AE5ECD9E"/>
    <w:lvl w:ilvl="0">
      <w:start w:val="1"/>
      <w:numFmt w:val="decimal"/>
      <w:lvlText w:val="%1"/>
      <w:lvlJc w:val="left"/>
      <w:pPr>
        <w:ind w:left="357" w:hanging="357"/>
      </w:pPr>
      <w:rPr>
        <w:rFonts w:ascii="Roboto Light" w:hAnsi="Roboto Light" w:hint="default"/>
        <w:b/>
        <w:i w:val="0"/>
        <w:sz w:val="32"/>
        <w:szCs w:val="32"/>
      </w:rPr>
    </w:lvl>
    <w:lvl w:ilvl="1">
      <w:start w:val="1"/>
      <w:numFmt w:val="decimal"/>
      <w:lvlText w:val="%1.%2"/>
      <w:lvlJc w:val="left"/>
      <w:pPr>
        <w:ind w:left="357" w:hanging="357"/>
      </w:pPr>
      <w:rPr>
        <w:rFonts w:ascii="Arial" w:hAnsi="Arial" w:hint="default"/>
        <w:b/>
        <w:i w:val="0"/>
        <w:spacing w:val="0"/>
        <w:sz w:val="28"/>
      </w:rPr>
    </w:lvl>
    <w:lvl w:ilvl="2">
      <w:start w:val="1"/>
      <w:numFmt w:val="decimal"/>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1" w15:restartNumberingAfterBreak="0">
    <w:nsid w:val="7FD3244A"/>
    <w:multiLevelType w:val="hybridMultilevel"/>
    <w:tmpl w:val="A672E3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023670">
    <w:abstractNumId w:val="0"/>
  </w:num>
  <w:num w:numId="2" w16cid:durableId="1679236632">
    <w:abstractNumId w:val="9"/>
  </w:num>
  <w:num w:numId="3" w16cid:durableId="1925725992">
    <w:abstractNumId w:val="4"/>
  </w:num>
  <w:num w:numId="4" w16cid:durableId="1974602861">
    <w:abstractNumId w:val="3"/>
  </w:num>
  <w:num w:numId="5" w16cid:durableId="2085835357">
    <w:abstractNumId w:val="2"/>
  </w:num>
  <w:num w:numId="6" w16cid:durableId="1490753672">
    <w:abstractNumId w:val="1"/>
  </w:num>
  <w:num w:numId="7" w16cid:durableId="165754484">
    <w:abstractNumId w:val="10"/>
  </w:num>
  <w:num w:numId="8" w16cid:durableId="415825995">
    <w:abstractNumId w:val="8"/>
  </w:num>
  <w:num w:numId="9" w16cid:durableId="956912473">
    <w:abstractNumId w:val="7"/>
  </w:num>
  <w:num w:numId="10" w16cid:durableId="1036351469">
    <w:abstractNumId w:val="6"/>
  </w:num>
  <w:num w:numId="11" w16cid:durableId="744228158">
    <w:abstractNumId w:val="5"/>
  </w:num>
  <w:num w:numId="12" w16cid:durableId="1038045919">
    <w:abstractNumId w:val="15"/>
  </w:num>
  <w:num w:numId="13" w16cid:durableId="2057124737">
    <w:abstractNumId w:val="12"/>
  </w:num>
  <w:num w:numId="14" w16cid:durableId="807818797">
    <w:abstractNumId w:val="10"/>
  </w:num>
  <w:num w:numId="15" w16cid:durableId="1919048341">
    <w:abstractNumId w:val="20"/>
  </w:num>
  <w:num w:numId="16" w16cid:durableId="860896272">
    <w:abstractNumId w:val="20"/>
  </w:num>
  <w:num w:numId="17" w16cid:durableId="1765033459">
    <w:abstractNumId w:val="20"/>
  </w:num>
  <w:num w:numId="18" w16cid:durableId="1421489271">
    <w:abstractNumId w:val="20"/>
  </w:num>
  <w:num w:numId="19" w16cid:durableId="1617561744">
    <w:abstractNumId w:val="16"/>
  </w:num>
  <w:num w:numId="20" w16cid:durableId="1647977600">
    <w:abstractNumId w:val="17"/>
  </w:num>
  <w:num w:numId="21" w16cid:durableId="687172254">
    <w:abstractNumId w:val="21"/>
  </w:num>
  <w:num w:numId="22" w16cid:durableId="1237011352">
    <w:abstractNumId w:val="18"/>
  </w:num>
  <w:num w:numId="23" w16cid:durableId="1067338731">
    <w:abstractNumId w:val="13"/>
    <w:lvlOverride w:ilvl="0">
      <w:lvl w:ilvl="0">
        <w:start w:val="1"/>
        <w:numFmt w:val="decimal"/>
        <w:pStyle w:val="Overskrift1Innkjp"/>
        <w:lvlText w:val="%1."/>
        <w:lvlJc w:val="left"/>
        <w:pPr>
          <w:ind w:left="357" w:hanging="357"/>
        </w:pPr>
        <w:rPr>
          <w:rFonts w:ascii="Roboto Light" w:hAnsi="Roboto Light" w:hint="default"/>
          <w:b/>
          <w:i w:val="0"/>
          <w:sz w:val="32"/>
          <w:szCs w:val="32"/>
        </w:rPr>
      </w:lvl>
    </w:lvlOverride>
    <w:lvlOverride w:ilvl="1">
      <w:lvl w:ilvl="1">
        <w:start w:val="1"/>
        <w:numFmt w:val="decimal"/>
        <w:pStyle w:val="Overskrift2Innkjp"/>
        <w:lvlText w:val="%1.%2"/>
        <w:lvlJc w:val="right"/>
        <w:pPr>
          <w:ind w:left="340" w:hanging="52"/>
        </w:pPr>
        <w:rPr>
          <w:rFonts w:ascii="Roboto Light" w:hAnsi="Roboto Light" w:hint="default"/>
          <w:b/>
          <w:bCs w:val="0"/>
          <w:i w:val="0"/>
          <w:spacing w:val="0"/>
          <w:sz w:val="28"/>
        </w:rPr>
      </w:lvl>
    </w:lvlOverride>
    <w:lvlOverride w:ilvl="2">
      <w:lvl w:ilvl="2">
        <w:start w:val="1"/>
        <w:numFmt w:val="decimal"/>
        <w:lvlText w:val="%1.%2.%3"/>
        <w:lvlJc w:val="left"/>
        <w:pPr>
          <w:ind w:left="357" w:hanging="357"/>
        </w:pPr>
        <w:rPr>
          <w:rFonts w:ascii="Arial" w:hAnsi="Arial" w:hint="default"/>
          <w:b/>
          <w:i w:val="0"/>
          <w:sz w:val="22"/>
        </w:rPr>
      </w:lvl>
    </w:lvlOverride>
    <w:lvlOverride w:ilvl="3">
      <w:lvl w:ilvl="3">
        <w:start w:val="1"/>
        <w:numFmt w:val="decimal"/>
        <w:lvlText w:val="(%4)"/>
        <w:lvlJc w:val="left"/>
        <w:pPr>
          <w:ind w:left="357" w:hanging="357"/>
        </w:pPr>
        <w:rPr>
          <w:rFonts w:hint="default"/>
        </w:rPr>
      </w:lvl>
    </w:lvlOverride>
    <w:lvlOverride w:ilvl="4">
      <w:lvl w:ilvl="4">
        <w:start w:val="1"/>
        <w:numFmt w:val="lowerLetter"/>
        <w:lvlText w:val="(%5)"/>
        <w:lvlJc w:val="left"/>
        <w:pPr>
          <w:ind w:left="357" w:hanging="357"/>
        </w:pPr>
        <w:rPr>
          <w:rFonts w:hint="default"/>
        </w:rPr>
      </w:lvl>
    </w:lvlOverride>
    <w:lvlOverride w:ilvl="5">
      <w:lvl w:ilvl="5">
        <w:start w:val="1"/>
        <w:numFmt w:val="lowerRoman"/>
        <w:lvlText w:val="(%6)"/>
        <w:lvlJc w:val="left"/>
        <w:pPr>
          <w:ind w:left="357" w:hanging="357"/>
        </w:pPr>
        <w:rPr>
          <w:rFonts w:hint="default"/>
        </w:rPr>
      </w:lvl>
    </w:lvlOverride>
    <w:lvlOverride w:ilvl="6">
      <w:lvl w:ilvl="6">
        <w:start w:val="1"/>
        <w:numFmt w:val="decimal"/>
        <w:lvlText w:val="%7."/>
        <w:lvlJc w:val="left"/>
        <w:pPr>
          <w:ind w:left="357" w:hanging="357"/>
        </w:pPr>
        <w:rPr>
          <w:rFonts w:hint="default"/>
        </w:rPr>
      </w:lvl>
    </w:lvlOverride>
    <w:lvlOverride w:ilvl="7">
      <w:lvl w:ilvl="7">
        <w:start w:val="1"/>
        <w:numFmt w:val="lowerLetter"/>
        <w:lvlText w:val="%8."/>
        <w:lvlJc w:val="left"/>
        <w:pPr>
          <w:ind w:left="357" w:hanging="357"/>
        </w:pPr>
        <w:rPr>
          <w:rFonts w:hint="default"/>
        </w:rPr>
      </w:lvl>
    </w:lvlOverride>
    <w:lvlOverride w:ilvl="8">
      <w:lvl w:ilvl="8">
        <w:start w:val="1"/>
        <w:numFmt w:val="lowerRoman"/>
        <w:lvlText w:val="%9."/>
        <w:lvlJc w:val="left"/>
        <w:pPr>
          <w:ind w:left="357" w:hanging="357"/>
        </w:pPr>
        <w:rPr>
          <w:rFonts w:hint="default"/>
        </w:rPr>
      </w:lvl>
    </w:lvlOverride>
  </w:num>
  <w:num w:numId="24" w16cid:durableId="419373810">
    <w:abstractNumId w:val="14"/>
  </w:num>
  <w:num w:numId="25" w16cid:durableId="343170563">
    <w:abstractNumId w:val="19"/>
  </w:num>
  <w:num w:numId="26" w16cid:durableId="8759715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63"/>
    <w:rsid w:val="000004F7"/>
    <w:rsid w:val="0000187F"/>
    <w:rsid w:val="00002E53"/>
    <w:rsid w:val="000038B7"/>
    <w:rsid w:val="00027832"/>
    <w:rsid w:val="0002793E"/>
    <w:rsid w:val="00035FCB"/>
    <w:rsid w:val="00036392"/>
    <w:rsid w:val="00044C62"/>
    <w:rsid w:val="00054C0C"/>
    <w:rsid w:val="0005770F"/>
    <w:rsid w:val="000628B5"/>
    <w:rsid w:val="00071015"/>
    <w:rsid w:val="0008363A"/>
    <w:rsid w:val="000A1492"/>
    <w:rsid w:val="000A179E"/>
    <w:rsid w:val="000A2D7E"/>
    <w:rsid w:val="000C48F3"/>
    <w:rsid w:val="000E4AEA"/>
    <w:rsid w:val="000E707A"/>
    <w:rsid w:val="001026DA"/>
    <w:rsid w:val="00102F87"/>
    <w:rsid w:val="001346D3"/>
    <w:rsid w:val="001366E6"/>
    <w:rsid w:val="0014251D"/>
    <w:rsid w:val="00153360"/>
    <w:rsid w:val="0016241F"/>
    <w:rsid w:val="001A0153"/>
    <w:rsid w:val="001A72C0"/>
    <w:rsid w:val="001C5796"/>
    <w:rsid w:val="001C6588"/>
    <w:rsid w:val="001D15DC"/>
    <w:rsid w:val="001D164E"/>
    <w:rsid w:val="001D3702"/>
    <w:rsid w:val="001D3982"/>
    <w:rsid w:val="001D707E"/>
    <w:rsid w:val="001E6BAE"/>
    <w:rsid w:val="001F2E68"/>
    <w:rsid w:val="001F4721"/>
    <w:rsid w:val="002121B5"/>
    <w:rsid w:val="00220D42"/>
    <w:rsid w:val="00220DEA"/>
    <w:rsid w:val="00226CAC"/>
    <w:rsid w:val="00231DD7"/>
    <w:rsid w:val="00240A6F"/>
    <w:rsid w:val="00254D8C"/>
    <w:rsid w:val="00255FDD"/>
    <w:rsid w:val="002843BD"/>
    <w:rsid w:val="00296BFC"/>
    <w:rsid w:val="002A0DE9"/>
    <w:rsid w:val="002A1FB8"/>
    <w:rsid w:val="002A55AD"/>
    <w:rsid w:val="002B4FD1"/>
    <w:rsid w:val="002B683B"/>
    <w:rsid w:val="002C0294"/>
    <w:rsid w:val="002F7B89"/>
    <w:rsid w:val="00301EA6"/>
    <w:rsid w:val="0033357F"/>
    <w:rsid w:val="003404B7"/>
    <w:rsid w:val="00342F61"/>
    <w:rsid w:val="00344FE9"/>
    <w:rsid w:val="00360391"/>
    <w:rsid w:val="0036135D"/>
    <w:rsid w:val="00361DCF"/>
    <w:rsid w:val="00362F2C"/>
    <w:rsid w:val="003739F0"/>
    <w:rsid w:val="00387D35"/>
    <w:rsid w:val="00391AB8"/>
    <w:rsid w:val="00396D00"/>
    <w:rsid w:val="003B2F6D"/>
    <w:rsid w:val="003C71C0"/>
    <w:rsid w:val="003D5788"/>
    <w:rsid w:val="003D745E"/>
    <w:rsid w:val="00405D22"/>
    <w:rsid w:val="00410422"/>
    <w:rsid w:val="00414D78"/>
    <w:rsid w:val="00414EDA"/>
    <w:rsid w:val="004330CD"/>
    <w:rsid w:val="00441A07"/>
    <w:rsid w:val="00444324"/>
    <w:rsid w:val="004534AA"/>
    <w:rsid w:val="00456BDA"/>
    <w:rsid w:val="00457A88"/>
    <w:rsid w:val="004764AF"/>
    <w:rsid w:val="00480018"/>
    <w:rsid w:val="004968CE"/>
    <w:rsid w:val="004A19F2"/>
    <w:rsid w:val="004A37C0"/>
    <w:rsid w:val="004B3C7D"/>
    <w:rsid w:val="004B6E45"/>
    <w:rsid w:val="004C00DF"/>
    <w:rsid w:val="004C0368"/>
    <w:rsid w:val="004C325B"/>
    <w:rsid w:val="004E48BC"/>
    <w:rsid w:val="004E5CC9"/>
    <w:rsid w:val="004F4E88"/>
    <w:rsid w:val="0050572D"/>
    <w:rsid w:val="00514D15"/>
    <w:rsid w:val="00515F93"/>
    <w:rsid w:val="0051755E"/>
    <w:rsid w:val="00522B63"/>
    <w:rsid w:val="00522D45"/>
    <w:rsid w:val="00522DD1"/>
    <w:rsid w:val="00523827"/>
    <w:rsid w:val="00523928"/>
    <w:rsid w:val="00526C66"/>
    <w:rsid w:val="00540139"/>
    <w:rsid w:val="005413D9"/>
    <w:rsid w:val="005427FC"/>
    <w:rsid w:val="005433CC"/>
    <w:rsid w:val="00564525"/>
    <w:rsid w:val="00564914"/>
    <w:rsid w:val="00565ABB"/>
    <w:rsid w:val="00567B91"/>
    <w:rsid w:val="005878FF"/>
    <w:rsid w:val="00590436"/>
    <w:rsid w:val="00597D52"/>
    <w:rsid w:val="005A1E9A"/>
    <w:rsid w:val="005B098A"/>
    <w:rsid w:val="005C0431"/>
    <w:rsid w:val="005C06A7"/>
    <w:rsid w:val="005C1686"/>
    <w:rsid w:val="005D23C5"/>
    <w:rsid w:val="005E7FD1"/>
    <w:rsid w:val="005F1976"/>
    <w:rsid w:val="005F3D91"/>
    <w:rsid w:val="00611110"/>
    <w:rsid w:val="006118AB"/>
    <w:rsid w:val="006148A2"/>
    <w:rsid w:val="0061712E"/>
    <w:rsid w:val="00641F7C"/>
    <w:rsid w:val="0065594B"/>
    <w:rsid w:val="00663350"/>
    <w:rsid w:val="006725FA"/>
    <w:rsid w:val="00672871"/>
    <w:rsid w:val="00686FFC"/>
    <w:rsid w:val="006912C4"/>
    <w:rsid w:val="006A70DA"/>
    <w:rsid w:val="006E209F"/>
    <w:rsid w:val="006F00AC"/>
    <w:rsid w:val="00707FF5"/>
    <w:rsid w:val="00710C41"/>
    <w:rsid w:val="00726197"/>
    <w:rsid w:val="00727DC4"/>
    <w:rsid w:val="007306A9"/>
    <w:rsid w:val="007313A0"/>
    <w:rsid w:val="0073378A"/>
    <w:rsid w:val="007345B6"/>
    <w:rsid w:val="00752EE2"/>
    <w:rsid w:val="007679F6"/>
    <w:rsid w:val="007731EA"/>
    <w:rsid w:val="00781414"/>
    <w:rsid w:val="007855FF"/>
    <w:rsid w:val="00791E94"/>
    <w:rsid w:val="00793FE7"/>
    <w:rsid w:val="00794770"/>
    <w:rsid w:val="007A6930"/>
    <w:rsid w:val="007C3716"/>
    <w:rsid w:val="007C55F7"/>
    <w:rsid w:val="007D0C68"/>
    <w:rsid w:val="007E3728"/>
    <w:rsid w:val="007F0EB5"/>
    <w:rsid w:val="007F472B"/>
    <w:rsid w:val="00813DD0"/>
    <w:rsid w:val="008165D0"/>
    <w:rsid w:val="008352BB"/>
    <w:rsid w:val="00842595"/>
    <w:rsid w:val="0084773A"/>
    <w:rsid w:val="00850738"/>
    <w:rsid w:val="00853CE4"/>
    <w:rsid w:val="008619C2"/>
    <w:rsid w:val="008708AE"/>
    <w:rsid w:val="008767E4"/>
    <w:rsid w:val="00882AAC"/>
    <w:rsid w:val="0088327E"/>
    <w:rsid w:val="00886B31"/>
    <w:rsid w:val="008B2148"/>
    <w:rsid w:val="008D7A17"/>
    <w:rsid w:val="008E469D"/>
    <w:rsid w:val="00904717"/>
    <w:rsid w:val="00933DAF"/>
    <w:rsid w:val="009538AB"/>
    <w:rsid w:val="0095630A"/>
    <w:rsid w:val="009569F6"/>
    <w:rsid w:val="009605BD"/>
    <w:rsid w:val="00982A87"/>
    <w:rsid w:val="00994378"/>
    <w:rsid w:val="00995F1F"/>
    <w:rsid w:val="009A2336"/>
    <w:rsid w:val="009B4886"/>
    <w:rsid w:val="009B51AA"/>
    <w:rsid w:val="009B5CAC"/>
    <w:rsid w:val="009F4162"/>
    <w:rsid w:val="00A00B22"/>
    <w:rsid w:val="00A12000"/>
    <w:rsid w:val="00A14922"/>
    <w:rsid w:val="00A2499B"/>
    <w:rsid w:val="00A4056C"/>
    <w:rsid w:val="00A42B95"/>
    <w:rsid w:val="00A46CE1"/>
    <w:rsid w:val="00A5322C"/>
    <w:rsid w:val="00A57C53"/>
    <w:rsid w:val="00A6428B"/>
    <w:rsid w:val="00A868A1"/>
    <w:rsid w:val="00A9051A"/>
    <w:rsid w:val="00A96C32"/>
    <w:rsid w:val="00AA020E"/>
    <w:rsid w:val="00AA28D7"/>
    <w:rsid w:val="00AA5B23"/>
    <w:rsid w:val="00AA7C3C"/>
    <w:rsid w:val="00AB1CE3"/>
    <w:rsid w:val="00AD02F5"/>
    <w:rsid w:val="00AD0E20"/>
    <w:rsid w:val="00AD2F9D"/>
    <w:rsid w:val="00AE568C"/>
    <w:rsid w:val="00B0682D"/>
    <w:rsid w:val="00B100EC"/>
    <w:rsid w:val="00B4468A"/>
    <w:rsid w:val="00B60819"/>
    <w:rsid w:val="00B6511E"/>
    <w:rsid w:val="00B71194"/>
    <w:rsid w:val="00B80FA6"/>
    <w:rsid w:val="00B8374F"/>
    <w:rsid w:val="00B92C3B"/>
    <w:rsid w:val="00B94538"/>
    <w:rsid w:val="00B976F7"/>
    <w:rsid w:val="00BB0221"/>
    <w:rsid w:val="00BF4402"/>
    <w:rsid w:val="00BF48EC"/>
    <w:rsid w:val="00C14765"/>
    <w:rsid w:val="00C16C23"/>
    <w:rsid w:val="00C34772"/>
    <w:rsid w:val="00C34DD3"/>
    <w:rsid w:val="00C5029A"/>
    <w:rsid w:val="00C6358C"/>
    <w:rsid w:val="00C65DC8"/>
    <w:rsid w:val="00C740BA"/>
    <w:rsid w:val="00CB1B82"/>
    <w:rsid w:val="00CE2409"/>
    <w:rsid w:val="00CF7524"/>
    <w:rsid w:val="00D02B02"/>
    <w:rsid w:val="00D07028"/>
    <w:rsid w:val="00D07A73"/>
    <w:rsid w:val="00D338B4"/>
    <w:rsid w:val="00D4306C"/>
    <w:rsid w:val="00D5246E"/>
    <w:rsid w:val="00D74E31"/>
    <w:rsid w:val="00D77333"/>
    <w:rsid w:val="00D8254B"/>
    <w:rsid w:val="00D876EE"/>
    <w:rsid w:val="00D90642"/>
    <w:rsid w:val="00DA52AE"/>
    <w:rsid w:val="00DC03C5"/>
    <w:rsid w:val="00DC3F2B"/>
    <w:rsid w:val="00DE0648"/>
    <w:rsid w:val="00DE2B11"/>
    <w:rsid w:val="00DE3CBA"/>
    <w:rsid w:val="00DF1817"/>
    <w:rsid w:val="00DF2ED6"/>
    <w:rsid w:val="00E03CBA"/>
    <w:rsid w:val="00E05746"/>
    <w:rsid w:val="00E07D74"/>
    <w:rsid w:val="00E122B7"/>
    <w:rsid w:val="00E13224"/>
    <w:rsid w:val="00E1521E"/>
    <w:rsid w:val="00E21E9A"/>
    <w:rsid w:val="00E34394"/>
    <w:rsid w:val="00E35F7A"/>
    <w:rsid w:val="00E400AD"/>
    <w:rsid w:val="00E466C7"/>
    <w:rsid w:val="00E46CC3"/>
    <w:rsid w:val="00E4747D"/>
    <w:rsid w:val="00E50E48"/>
    <w:rsid w:val="00E56F42"/>
    <w:rsid w:val="00E57B63"/>
    <w:rsid w:val="00E62C47"/>
    <w:rsid w:val="00E7061B"/>
    <w:rsid w:val="00E81428"/>
    <w:rsid w:val="00E8255E"/>
    <w:rsid w:val="00E86326"/>
    <w:rsid w:val="00E96BCD"/>
    <w:rsid w:val="00EB01DC"/>
    <w:rsid w:val="00EB5D75"/>
    <w:rsid w:val="00EB620B"/>
    <w:rsid w:val="00EC55BB"/>
    <w:rsid w:val="00ED160D"/>
    <w:rsid w:val="00ED2C94"/>
    <w:rsid w:val="00EE3003"/>
    <w:rsid w:val="00EF7B35"/>
    <w:rsid w:val="00F0664A"/>
    <w:rsid w:val="00F1195C"/>
    <w:rsid w:val="00F25683"/>
    <w:rsid w:val="00F30A30"/>
    <w:rsid w:val="00F3420E"/>
    <w:rsid w:val="00F46EC3"/>
    <w:rsid w:val="00F51D72"/>
    <w:rsid w:val="00F57009"/>
    <w:rsid w:val="00F633E3"/>
    <w:rsid w:val="00F64BDF"/>
    <w:rsid w:val="00F7409B"/>
    <w:rsid w:val="00F85D08"/>
    <w:rsid w:val="00F95AAC"/>
    <w:rsid w:val="00FA3B67"/>
    <w:rsid w:val="00FB1E5F"/>
    <w:rsid w:val="00FB423E"/>
    <w:rsid w:val="00FB5E89"/>
    <w:rsid w:val="00FB6885"/>
    <w:rsid w:val="00FB6C51"/>
    <w:rsid w:val="00FC075F"/>
    <w:rsid w:val="00FC321D"/>
    <w:rsid w:val="00FE582F"/>
    <w:rsid w:val="059DE8C3"/>
    <w:rsid w:val="29D5F09D"/>
    <w:rsid w:val="717F702E"/>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0CBCFED"/>
  <w15:chartTrackingRefBased/>
  <w15:docId w15:val="{9FFA4D71-4C4C-4A29-84AB-8AC73AB31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68"/>
    <w:rPr>
      <w:sz w:val="22"/>
      <w:lang w:val="nn-NO" w:eastAsia="nn-NO"/>
    </w:rPr>
  </w:style>
  <w:style w:type="paragraph" w:styleId="Overskrift1">
    <w:name w:val="heading 1"/>
    <w:basedOn w:val="Normal"/>
    <w:next w:val="Normal"/>
    <w:link w:val="Overskrift1Teik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ik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ikn"/>
    <w:uiPriority w:val="9"/>
    <w:qFormat/>
    <w:rsid w:val="00A868A1"/>
    <w:pPr>
      <w:spacing w:before="120" w:after="20"/>
      <w:outlineLvl w:val="2"/>
    </w:pPr>
    <w:rPr>
      <w:b/>
      <w:sz w:val="24"/>
      <w:szCs w:val="36"/>
    </w:rPr>
  </w:style>
  <w:style w:type="paragraph" w:styleId="Overskrift4">
    <w:name w:val="heading 4"/>
    <w:basedOn w:val="Normal"/>
    <w:next w:val="Normal"/>
    <w:link w:val="Overskrift4Teikn"/>
    <w:uiPriority w:val="9"/>
    <w:qFormat/>
    <w:rsid w:val="00514D15"/>
    <w:pPr>
      <w:spacing w:before="120" w:after="60"/>
      <w:outlineLvl w:val="3"/>
    </w:pPr>
    <w:rPr>
      <w:sz w:val="24"/>
      <w:szCs w:val="28"/>
    </w:rPr>
  </w:style>
  <w:style w:type="paragraph" w:styleId="Overskrift5">
    <w:name w:val="heading 5"/>
    <w:basedOn w:val="Normal"/>
    <w:next w:val="Normal"/>
    <w:link w:val="Overskrift5Teik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qFormat/>
    <w:rsid w:val="007731EA"/>
    <w:pPr>
      <w:tabs>
        <w:tab w:val="center" w:pos="4536"/>
        <w:tab w:val="right" w:pos="9072"/>
      </w:tabs>
      <w:jc w:val="right"/>
    </w:pPr>
    <w:rPr>
      <w:sz w:val="16"/>
      <w:szCs w:val="16"/>
      <w:lang w:val="nb-NO"/>
    </w:rPr>
  </w:style>
  <w:style w:type="character" w:customStyle="1" w:styleId="TopptekstTeikn">
    <w:name w:val="Topptekst Teikn"/>
    <w:link w:val="Topptekst"/>
    <w:uiPriority w:val="99"/>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character" w:customStyle="1" w:styleId="Overskrift1Teikn">
    <w:name w:val="Overskrift 1 Teikn"/>
    <w:link w:val="Overskrift1"/>
    <w:uiPriority w:val="9"/>
    <w:rsid w:val="002121B5"/>
    <w:rPr>
      <w:color w:val="DD1740"/>
      <w:sz w:val="52"/>
      <w:szCs w:val="60"/>
      <w:lang w:val="nn-NO" w:eastAsia="nn-NO"/>
    </w:rPr>
  </w:style>
  <w:style w:type="character" w:customStyle="1" w:styleId="Overskrift2Teikn">
    <w:name w:val="Overskrift 2 Teikn"/>
    <w:link w:val="Overskrift2"/>
    <w:uiPriority w:val="9"/>
    <w:rsid w:val="002121B5"/>
    <w:rPr>
      <w:sz w:val="32"/>
      <w:szCs w:val="40"/>
      <w:lang w:val="nn-NO" w:eastAsia="nn-NO"/>
    </w:rPr>
  </w:style>
  <w:style w:type="character" w:customStyle="1" w:styleId="Overskrift3Teikn">
    <w:name w:val="Overskrift 3 Teikn"/>
    <w:link w:val="Overskrift3"/>
    <w:uiPriority w:val="9"/>
    <w:rsid w:val="00A868A1"/>
    <w:rPr>
      <w:b/>
      <w:sz w:val="24"/>
      <w:szCs w:val="36"/>
      <w:lang w:val="nn-NO" w:eastAsia="nn-NO"/>
    </w:rPr>
  </w:style>
  <w:style w:type="character" w:customStyle="1" w:styleId="Overskrift4Teikn">
    <w:name w:val="Overskrift 4 Teikn"/>
    <w:link w:val="Overskrift4"/>
    <w:uiPriority w:val="9"/>
    <w:rsid w:val="00995F1F"/>
    <w:rPr>
      <w:sz w:val="24"/>
      <w:szCs w:val="28"/>
      <w:lang w:val="nn-NO"/>
    </w:rPr>
  </w:style>
  <w:style w:type="character" w:customStyle="1" w:styleId="Overskrift5Teikn">
    <w:name w:val="Overskrift 5 Teikn"/>
    <w:link w:val="Overskrift5"/>
    <w:uiPriority w:val="9"/>
    <w:rsid w:val="00995F1F"/>
    <w:rPr>
      <w:b/>
      <w:szCs w:val="18"/>
      <w:lang w:val="nn-NO"/>
    </w:rPr>
  </w:style>
  <w:style w:type="paragraph" w:styleId="Tittel">
    <w:name w:val="Title"/>
    <w:basedOn w:val="Normal"/>
    <w:next w:val="Normal"/>
    <w:link w:val="TittelTeikn"/>
    <w:uiPriority w:val="10"/>
    <w:qFormat/>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qFormat/>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qFormat/>
    <w:rsid w:val="0073378A"/>
    <w:rPr>
      <w:sz w:val="15"/>
      <w:szCs w:val="15"/>
    </w:rPr>
  </w:style>
  <w:style w:type="paragraph" w:styleId="Overskriftforinnhaldsliste">
    <w:name w:val="TOC Heading"/>
    <w:basedOn w:val="Overskrift1"/>
    <w:next w:val="Normal"/>
    <w:uiPriority w:val="39"/>
    <w:unhideWhenUsed/>
    <w:qFormat/>
    <w:rsid w:val="0073378A"/>
  </w:style>
  <w:style w:type="paragraph" w:styleId="Brdtekst">
    <w:name w:val="Body Text"/>
    <w:basedOn w:val="Normal"/>
    <w:link w:val="BrdtekstTeikn"/>
    <w:uiPriority w:val="99"/>
    <w:unhideWhenUsed/>
    <w:qFormat/>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link w:val="ListeavsnittTeikn"/>
    <w:uiPriority w:val="34"/>
    <w:unhideWhenUsed/>
    <w:qFormat/>
    <w:rsid w:val="001C6588"/>
    <w:pPr>
      <w:ind w:left="720"/>
      <w:contextualSpacing/>
    </w:p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B71194"/>
    <w:pPr>
      <w:numPr>
        <w:numId w:val="23"/>
      </w:numPr>
      <w:spacing w:before="240" w:after="60"/>
    </w:pPr>
    <w:rPr>
      <w:rFonts w:ascii="Roboto Light" w:hAnsi="Roboto Light"/>
      <w:b/>
      <w:caps/>
      <w:sz w:val="28"/>
      <w:szCs w:val="32"/>
    </w:rPr>
  </w:style>
  <w:style w:type="character" w:customStyle="1" w:styleId="Overskrift1InnkjpTegn">
    <w:name w:val="Overskrift 1 Innkjøp Tegn"/>
    <w:basedOn w:val="Standardskriftforavsnitt"/>
    <w:link w:val="Overskrift1Innkjp"/>
    <w:rsid w:val="00B71194"/>
    <w:rPr>
      <w:rFonts w:ascii="Roboto Light" w:hAnsi="Roboto Light"/>
      <w:b/>
      <w:caps/>
      <w:sz w:val="28"/>
      <w:szCs w:val="32"/>
      <w:lang w:val="nn-NO" w:eastAsia="nn-NO"/>
    </w:rPr>
  </w:style>
  <w:style w:type="paragraph" w:customStyle="1" w:styleId="Overskrift2Innkjp">
    <w:name w:val="Overskrift 2 Innkjøp"/>
    <w:basedOn w:val="Overskrift1Innkjp"/>
    <w:link w:val="Overskrift2InnkjpTegn"/>
    <w:autoRedefine/>
    <w:qFormat/>
    <w:rsid w:val="00D8254B"/>
    <w:pPr>
      <w:numPr>
        <w:ilvl w:val="1"/>
      </w:numPr>
      <w:spacing w:before="0" w:after="0"/>
      <w:ind w:right="-62"/>
    </w:pPr>
    <w:rPr>
      <w:caps w:val="0"/>
    </w:rPr>
  </w:style>
  <w:style w:type="character" w:customStyle="1" w:styleId="Overskrift2InnkjpTegn">
    <w:name w:val="Overskrift 2 Innkjøp Tegn"/>
    <w:basedOn w:val="Overskrift1InnkjpTegn"/>
    <w:link w:val="Overskrift2Innkjp"/>
    <w:rsid w:val="00D8254B"/>
    <w:rPr>
      <w:rFonts w:ascii="Roboto Light" w:hAnsi="Roboto Light"/>
      <w:b/>
      <w:caps w:val="0"/>
      <w:sz w:val="28"/>
      <w:szCs w:val="32"/>
      <w:lang w:val="nn-NO" w:eastAsia="nn-NO"/>
    </w:rPr>
  </w:style>
  <w:style w:type="paragraph" w:customStyle="1" w:styleId="Overskrift3Innkjp">
    <w:name w:val="Overskrift 3 Innkjøp"/>
    <w:basedOn w:val="Overskrift2Innkjp"/>
    <w:link w:val="Overskrift3InnkjpTegn"/>
    <w:autoRedefine/>
    <w:qFormat/>
    <w:rsid w:val="00686FFC"/>
    <w:pPr>
      <w:numPr>
        <w:ilvl w:val="2"/>
        <w:numId w:val="19"/>
      </w:numPr>
      <w:ind w:left="737" w:right="-65" w:hanging="737"/>
    </w:pPr>
    <w:rPr>
      <w:sz w:val="22"/>
    </w:rPr>
  </w:style>
  <w:style w:type="character" w:customStyle="1" w:styleId="Overskrift3InnkjpTegn">
    <w:name w:val="Overskrift 3 Innkjøp Tegn"/>
    <w:basedOn w:val="Overskrift2InnkjpTegn"/>
    <w:link w:val="Overskrift3Innkjp"/>
    <w:rsid w:val="00686FFC"/>
    <w:rPr>
      <w:rFonts w:ascii="Roboto Light" w:hAnsi="Roboto Light"/>
      <w:b/>
      <w:caps w:val="0"/>
      <w:sz w:val="22"/>
      <w:szCs w:val="28"/>
      <w:lang w:val="nn-NO" w:eastAsia="nn-NO"/>
    </w:rPr>
  </w:style>
  <w:style w:type="paragraph" w:customStyle="1" w:styleId="Ingenmellomrom1">
    <w:name w:val="Ingen mellomrom1"/>
    <w:rsid w:val="001F2E68"/>
    <w:rPr>
      <w:rFonts w:ascii="Calibri" w:eastAsia="Times New Roman" w:hAnsi="Calibri"/>
      <w:sz w:val="22"/>
      <w:szCs w:val="22"/>
    </w:rPr>
  </w:style>
  <w:style w:type="character" w:styleId="Ulystomtale">
    <w:name w:val="Unresolved Mention"/>
    <w:basedOn w:val="Standardskriftforavsnitt"/>
    <w:uiPriority w:val="99"/>
    <w:semiHidden/>
    <w:unhideWhenUsed/>
    <w:rsid w:val="00255FDD"/>
    <w:rPr>
      <w:color w:val="605E5C"/>
      <w:shd w:val="clear" w:color="auto" w:fill="E1DFDD"/>
    </w:rPr>
  </w:style>
  <w:style w:type="character" w:styleId="Kommentarreferanse">
    <w:name w:val="annotation reference"/>
    <w:basedOn w:val="Standardskriftforavsnitt"/>
    <w:uiPriority w:val="99"/>
    <w:semiHidden/>
    <w:unhideWhenUsed/>
    <w:rsid w:val="00C34772"/>
    <w:rPr>
      <w:sz w:val="16"/>
      <w:szCs w:val="16"/>
    </w:rPr>
  </w:style>
  <w:style w:type="paragraph" w:styleId="Kommentartekst">
    <w:name w:val="annotation text"/>
    <w:basedOn w:val="Normal"/>
    <w:link w:val="KommentartekstTeikn"/>
    <w:uiPriority w:val="99"/>
    <w:unhideWhenUsed/>
    <w:rsid w:val="00C34772"/>
    <w:rPr>
      <w:sz w:val="20"/>
      <w:szCs w:val="20"/>
    </w:rPr>
  </w:style>
  <w:style w:type="character" w:customStyle="1" w:styleId="KommentartekstTeikn">
    <w:name w:val="Kommentartekst Teikn"/>
    <w:basedOn w:val="Standardskriftforavsnitt"/>
    <w:link w:val="Kommentartekst"/>
    <w:uiPriority w:val="99"/>
    <w:rsid w:val="00C34772"/>
    <w:rPr>
      <w:szCs w:val="20"/>
      <w:lang w:val="nn-NO" w:eastAsia="nn-NO"/>
    </w:rPr>
  </w:style>
  <w:style w:type="paragraph" w:styleId="Kommentaremne">
    <w:name w:val="annotation subject"/>
    <w:basedOn w:val="Kommentartekst"/>
    <w:next w:val="Kommentartekst"/>
    <w:link w:val="KommentaremneTeikn"/>
    <w:uiPriority w:val="99"/>
    <w:semiHidden/>
    <w:unhideWhenUsed/>
    <w:rsid w:val="00C34772"/>
    <w:rPr>
      <w:b/>
      <w:bCs/>
    </w:rPr>
  </w:style>
  <w:style w:type="character" w:customStyle="1" w:styleId="KommentaremneTeikn">
    <w:name w:val="Kommentaremne Teikn"/>
    <w:basedOn w:val="KommentartekstTeikn"/>
    <w:link w:val="Kommentaremne"/>
    <w:uiPriority w:val="99"/>
    <w:semiHidden/>
    <w:rsid w:val="00C34772"/>
    <w:rPr>
      <w:b/>
      <w:bCs/>
      <w:szCs w:val="20"/>
      <w:lang w:val="nn-NO" w:eastAsia="nn-NO"/>
    </w:rPr>
  </w:style>
  <w:style w:type="numbering" w:customStyle="1" w:styleId="Stil1">
    <w:name w:val="Stil1"/>
    <w:uiPriority w:val="99"/>
    <w:rsid w:val="0014251D"/>
    <w:pPr>
      <w:numPr>
        <w:numId w:val="22"/>
      </w:numPr>
    </w:pPr>
  </w:style>
  <w:style w:type="character" w:customStyle="1" w:styleId="ListeavsnittTeikn">
    <w:name w:val="Listeavsnitt Teikn"/>
    <w:basedOn w:val="Standardskriftforavsnitt"/>
    <w:link w:val="Listeavsnitt"/>
    <w:uiPriority w:val="34"/>
    <w:rsid w:val="001F4721"/>
    <w:rPr>
      <w:sz w:val="22"/>
      <w:lang w:val="nn-NO" w:eastAsia="nn-NO"/>
    </w:rPr>
  </w:style>
  <w:style w:type="character" w:styleId="Nemning">
    <w:name w:val="Mention"/>
    <w:basedOn w:val="Standardskriftforavsnitt"/>
    <w:uiPriority w:val="99"/>
    <w:unhideWhenUsed/>
    <w:rsid w:val="001F47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wil\Vestland%20fylkeskommune\Teams-ORO-INN%20-%20Malar%20og%20st&#248;ttedokument\Malar%20under%20arbeid\Revidering%20oktober%202024\Vedlegg%20B%20-%20Leverand&#248;r%20si%20skildring%20av%20leveransen.dotx" TargetMode="Externa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e3963cd4-7532-4779-9dc6-a5c86c388f2b">
      <Terms xmlns="http://schemas.microsoft.com/office/infopath/2007/PartnerControls"/>
    </j25543a5815d485da9a5e0773ad762e9>
    <TaxCatchAll xmlns="e3963cd4-7532-4779-9dc6-a5c86c388f2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ECA5C0A46CE0948B2182C95468D9EE9" ma:contentTypeVersion="6" ma:contentTypeDescription="Opprett et nytt dokument." ma:contentTypeScope="" ma:versionID="a51af04b4ec35a1031e00679f0af35d5">
  <xsd:schema xmlns:xsd="http://www.w3.org/2001/XMLSchema" xmlns:xs="http://www.w3.org/2001/XMLSchema" xmlns:p="http://schemas.microsoft.com/office/2006/metadata/properties" xmlns:ns2="e3963cd4-7532-4779-9dc6-a5c86c388f2b" xmlns:ns3="14beb8d6-ef70-4bb9-95fe-86e338d724bd" targetNamespace="http://schemas.microsoft.com/office/2006/metadata/properties" ma:root="true" ma:fieldsID="18cdb0b666d612029ae4a78ad5e8762d" ns2:_="" ns3:_="">
    <xsd:import namespace="e3963cd4-7532-4779-9dc6-a5c86c388f2b"/>
    <xsd:import namespace="14beb8d6-ef70-4bb9-95fe-86e338d724b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63cd4-7532-4779-9dc6-a5c86c388f2b"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314584e-6f06-4bdf-9dad-390970a89bda}" ma:internalName="TaxCatchAll" ma:showField="CatchAllData" ma:web="e3963cd4-7532-4779-9dc6-a5c86c388f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beb8d6-ef70-4bb9-95fe-86e338d724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02528-7F80-4246-85DB-CA1ADB022D8C}">
  <ds:schemaRefs>
    <ds:schemaRef ds:uri="http://schemas.microsoft.com/sharepoint/v3/contenttype/forms"/>
  </ds:schemaRefs>
</ds:datastoreItem>
</file>

<file path=customXml/itemProps2.xml><?xml version="1.0" encoding="utf-8"?>
<ds:datastoreItem xmlns:ds="http://schemas.openxmlformats.org/officeDocument/2006/customXml" ds:itemID="{B389A51E-C27A-4300-B53F-D0B8053CADBB}">
  <ds:schemaRefs>
    <ds:schemaRef ds:uri="http://schemas.microsoft.com/office/2006/metadata/properties"/>
    <ds:schemaRef ds:uri="http://schemas.microsoft.com/office/infopath/2007/PartnerControls"/>
    <ds:schemaRef ds:uri="e3963cd4-7532-4779-9dc6-a5c86c388f2b"/>
  </ds:schemaRefs>
</ds:datastoreItem>
</file>

<file path=customXml/itemProps3.xml><?xml version="1.0" encoding="utf-8"?>
<ds:datastoreItem xmlns:ds="http://schemas.openxmlformats.org/officeDocument/2006/customXml" ds:itemID="{F67D08A6-4799-46D7-B9D1-C1C84F3F4B73}">
  <ds:schemaRefs>
    <ds:schemaRef ds:uri="http://schemas.openxmlformats.org/officeDocument/2006/bibliography"/>
  </ds:schemaRefs>
</ds:datastoreItem>
</file>

<file path=customXml/itemProps4.xml><?xml version="1.0" encoding="utf-8"?>
<ds:datastoreItem xmlns:ds="http://schemas.openxmlformats.org/officeDocument/2006/customXml" ds:itemID="{F2E064A2-5368-4DFF-A85E-0DD0E0665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963cd4-7532-4779-9dc6-a5c86c388f2b"/>
    <ds:schemaRef ds:uri="14beb8d6-ef70-4bb9-95fe-86e338d72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Vedlegg B - Leverandør si skildring av leveransen.dotx</Template>
  <TotalTime>192</TotalTime>
  <Pages>9</Pages>
  <Words>2060</Words>
  <Characters>10924</Characters>
  <Application>Microsoft Office Word</Application>
  <DocSecurity>0</DocSecurity>
  <Lines>91</Lines>
  <Paragraphs>25</Paragraphs>
  <ScaleCrop>false</ScaleCrop>
  <Company>Hordaland Fylkeskommune</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Hedda Børresen Gropen</cp:lastModifiedBy>
  <cp:revision>97</cp:revision>
  <cp:lastPrinted>2012-09-03T11:39:00Z</cp:lastPrinted>
  <dcterms:created xsi:type="dcterms:W3CDTF">2024-12-04T09:18:00Z</dcterms:created>
  <dcterms:modified xsi:type="dcterms:W3CDTF">2026-06-03T10:06:00Z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0x010100AECA5C0A46CE0948B2182C95468D9EE9</vt:lpwstr>
  </property>
  <property fmtid="{D5CDD505-2E9C-101B-9397-08002B2CF9AE}" pid="3" name="MediaServiceImageTags">
    <vt:lpwstr/>
  </property>
  <property fmtid="{D5CDD505-2E9C-101B-9397-08002B2CF9AE}" pid="4" name="GtProjectPhase">
    <vt:lpwstr/>
  </property>
</Properties>
</file>